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241E" w14:textId="2C868C58" w:rsidR="00E064A5" w:rsidRPr="00FD166F" w:rsidRDefault="00E064A5" w:rsidP="00EE7B1F">
      <w:pPr>
        <w:tabs>
          <w:tab w:val="left" w:pos="7380"/>
          <w:tab w:val="left" w:pos="7920"/>
        </w:tabs>
        <w:rPr>
          <w:rFonts w:ascii="Arial" w:hAnsi="Arial" w:cs="Arial"/>
          <w:b/>
        </w:rPr>
      </w:pPr>
      <w:r>
        <w:rPr>
          <w:rFonts w:ascii="Arial" w:hAnsi="Arial" w:cs="Arial"/>
          <w:b/>
          <w:lang w:val="de-DE"/>
        </w:rPr>
        <w:t xml:space="preserve">3GPP </w:t>
      </w:r>
      <w:r w:rsidR="003652C0">
        <w:rPr>
          <w:rFonts w:ascii="Arial" w:hAnsi="Arial" w:cs="Arial"/>
          <w:b/>
          <w:lang w:val="de-DE"/>
        </w:rPr>
        <w:t>TSG-</w:t>
      </w:r>
      <w:r w:rsidRPr="002C213F">
        <w:rPr>
          <w:rFonts w:ascii="Arial" w:hAnsi="Arial" w:cs="Arial"/>
          <w:b/>
          <w:lang w:val="de-DE"/>
        </w:rPr>
        <w:t xml:space="preserve">RAN </w:t>
      </w:r>
      <w:r>
        <w:rPr>
          <w:rFonts w:ascii="Arial" w:hAnsi="Arial" w:cs="Arial"/>
          <w:b/>
          <w:lang w:val="de-DE"/>
        </w:rPr>
        <w:t>Meeting #</w:t>
      </w:r>
      <w:r w:rsidR="003652C0">
        <w:rPr>
          <w:rFonts w:ascii="Arial" w:hAnsi="Arial" w:cs="Arial"/>
          <w:b/>
          <w:lang w:val="de-DE"/>
        </w:rPr>
        <w:t>84</w:t>
      </w:r>
      <w:r>
        <w:rPr>
          <w:rFonts w:ascii="Arial" w:hAnsi="Arial" w:cs="Arial"/>
          <w:b/>
          <w:lang w:val="de-DE"/>
        </w:rPr>
        <w:tab/>
      </w:r>
      <w:bookmarkStart w:id="0" w:name="_GoBack"/>
      <w:bookmarkEnd w:id="0"/>
      <w:r w:rsidR="00EE7B1F">
        <w:rPr>
          <w:rFonts w:ascii="Arial" w:hAnsi="Arial" w:cs="Arial"/>
          <w:b/>
          <w:lang w:val="de-DE"/>
        </w:rPr>
        <w:tab/>
      </w:r>
      <w:r w:rsidR="003652C0" w:rsidRPr="004A7EEB">
        <w:rPr>
          <w:rFonts w:ascii="Arial" w:hAnsi="Arial" w:cs="Arial"/>
          <w:b/>
          <w:lang w:val="de-DE"/>
        </w:rPr>
        <w:t>RP-</w:t>
      </w:r>
      <w:r w:rsidR="00EE7B1F" w:rsidRPr="004A7EEB">
        <w:rPr>
          <w:rFonts w:ascii="Arial" w:hAnsi="Arial" w:cs="Arial"/>
          <w:b/>
          <w:lang w:val="de-DE"/>
        </w:rPr>
        <w:t>19</w:t>
      </w:r>
      <w:r w:rsidR="00295175">
        <w:rPr>
          <w:rFonts w:ascii="Arial" w:hAnsi="Arial" w:cs="Arial"/>
          <w:b/>
          <w:lang w:val="de-DE"/>
        </w:rPr>
        <w:t>1432</w:t>
      </w:r>
      <w:r>
        <w:rPr>
          <w:rFonts w:ascii="Arial" w:hAnsi="Arial" w:cs="Arial"/>
          <w:b/>
          <w:lang w:val="de-DE"/>
        </w:rPr>
        <w:br/>
      </w:r>
      <w:r w:rsidR="003652C0">
        <w:rPr>
          <w:rFonts w:ascii="Arial" w:hAnsi="Arial" w:cs="Arial"/>
          <w:b/>
        </w:rPr>
        <w:t>Newport Beach, USA, June 3 – 6, 2019</w:t>
      </w:r>
      <w:r w:rsidR="00EE7B1F">
        <w:rPr>
          <w:rFonts w:ascii="Arial" w:hAnsi="Arial" w:cs="Arial"/>
          <w:b/>
        </w:rPr>
        <w:tab/>
      </w:r>
      <w:r w:rsidR="00EE7B1F" w:rsidRPr="00EE7B1F">
        <w:rPr>
          <w:rFonts w:ascii="Arial" w:hAnsi="Arial" w:cs="Arial"/>
          <w:b/>
          <w:sz w:val="16"/>
          <w:szCs w:val="16"/>
        </w:rPr>
        <w:t>(revision of RP-190990)</w:t>
      </w:r>
    </w:p>
    <w:p w14:paraId="1FB5694B" w14:textId="77777777" w:rsidR="00E064A5" w:rsidRDefault="00E064A5" w:rsidP="00E064A5">
      <w:pPr>
        <w:tabs>
          <w:tab w:val="left" w:pos="2160"/>
        </w:tabs>
        <w:rPr>
          <w:rFonts w:ascii="Arial" w:hAnsi="Arial" w:cs="Arial"/>
          <w:b/>
        </w:rPr>
      </w:pPr>
    </w:p>
    <w:p w14:paraId="0D952649" w14:textId="77777777"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863F6D">
        <w:rPr>
          <w:rFonts w:ascii="Arial" w:hAnsi="Arial" w:cs="Arial"/>
          <w:b/>
        </w:rPr>
        <w:t>9.4.1</w:t>
      </w:r>
    </w:p>
    <w:p w14:paraId="2DEA6F4D"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r w:rsidR="00EA2042">
        <w:rPr>
          <w:rFonts w:ascii="Arial" w:hAnsi="Arial" w:cs="Arial"/>
          <w:b/>
        </w:rPr>
        <w:t>, Nokia, Nokia Shanghai Bell</w:t>
      </w:r>
    </w:p>
    <w:p w14:paraId="15BC99F8" w14:textId="77777777"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18105C" w:rsidRPr="0018105C">
        <w:rPr>
          <w:rFonts w:ascii="Arial" w:hAnsi="Arial" w:cs="Arial"/>
          <w:b/>
        </w:rPr>
        <w:t>Cross-WG issues related to the development of solutions to mitigate performance under the MPE scenario</w:t>
      </w:r>
    </w:p>
    <w:p w14:paraId="7F6B6D05" w14:textId="77777777"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57426648" w14:textId="77777777" w:rsidR="004B515E" w:rsidRPr="00871EA3" w:rsidRDefault="006B6A1A" w:rsidP="00E064A5">
      <w:pPr>
        <w:pStyle w:val="Heading1"/>
        <w:rPr>
          <w:lang w:val="en-US"/>
        </w:rPr>
      </w:pPr>
      <w:r w:rsidRPr="00871EA3">
        <w:rPr>
          <w:lang w:val="en-US"/>
        </w:rPr>
        <w:t>Introduction</w:t>
      </w:r>
    </w:p>
    <w:p w14:paraId="295AAF99" w14:textId="325101A5" w:rsidR="001D4EBF" w:rsidRDefault="00804EBC" w:rsidP="006B6A1A">
      <w:r>
        <w:t xml:space="preserve">With the </w:t>
      </w:r>
      <w:r w:rsidR="005B06EC">
        <w:t>definition</w:t>
      </w:r>
      <w:r w:rsidR="00E75756">
        <w:t xml:space="preserve"> of P-MPR </w:t>
      </w:r>
      <w:r w:rsidR="005B06EC">
        <w:t>in</w:t>
      </w:r>
      <w:r w:rsidR="00E75756">
        <w:t xml:space="preserve"> the power control requirements in TS 38.101-2 </w:t>
      </w:r>
      <w:r w:rsidR="00E75756">
        <w:fldChar w:fldCharType="begin"/>
      </w:r>
      <w:r w:rsidR="00E75756">
        <w:instrText xml:space="preserve"> REF _Ref4674769 \r \h </w:instrText>
      </w:r>
      <w:r w:rsidR="00E75756">
        <w:fldChar w:fldCharType="separate"/>
      </w:r>
      <w:r w:rsidR="003652C0">
        <w:t>[1]</w:t>
      </w:r>
      <w:r w:rsidR="00E75756">
        <w:fldChar w:fldCharType="end"/>
      </w:r>
      <w:r w:rsidR="00E75756">
        <w:t xml:space="preserve"> and the </w:t>
      </w:r>
      <w:r w:rsidR="005B06EC">
        <w:t xml:space="preserve">introduction of the </w:t>
      </w:r>
      <w:r w:rsidR="00E75756">
        <w:t xml:space="preserve">UE capability </w:t>
      </w:r>
      <w:proofErr w:type="spellStart"/>
      <w:r w:rsidR="00E75756" w:rsidRPr="005B06EC">
        <w:rPr>
          <w:i/>
        </w:rPr>
        <w:t>maxUplinkDutyCycle</w:t>
      </w:r>
      <w:proofErr w:type="spellEnd"/>
      <w:r w:rsidR="00E75756">
        <w:t xml:space="preserve"> </w:t>
      </w:r>
      <w:r w:rsidR="00E75756">
        <w:fldChar w:fldCharType="begin"/>
      </w:r>
      <w:r w:rsidR="00E75756">
        <w:instrText xml:space="preserve"> REF _Ref4767149 \r \h </w:instrText>
      </w:r>
      <w:r w:rsidR="00E75756">
        <w:fldChar w:fldCharType="separate"/>
      </w:r>
      <w:r w:rsidR="003652C0">
        <w:t>[2]</w:t>
      </w:r>
      <w:r w:rsidR="00E75756">
        <w:fldChar w:fldCharType="end"/>
      </w:r>
      <w:r w:rsidR="00E75756">
        <w:t xml:space="preserve">, the Rel-15 NR FR2 specification supports UE-initiated procedures to </w:t>
      </w:r>
      <w:r w:rsidR="00CF4D5E">
        <w:t>enable the</w:t>
      </w:r>
      <w:r w:rsidR="00E75756">
        <w:t xml:space="preserve"> UE </w:t>
      </w:r>
      <w:r w:rsidR="00CF4D5E">
        <w:t xml:space="preserve">to </w:t>
      </w:r>
      <w:r w:rsidR="00E75756">
        <w:t>compl</w:t>
      </w:r>
      <w:r w:rsidR="00CF4D5E">
        <w:t>y</w:t>
      </w:r>
      <w:r w:rsidR="00E75756">
        <w:t xml:space="preserve"> with RF </w:t>
      </w:r>
      <w:r w:rsidR="007E552A">
        <w:t>exposure</w:t>
      </w:r>
      <w:r w:rsidR="00CF4D5E">
        <w:t xml:space="preserve"> </w:t>
      </w:r>
      <w:r w:rsidR="00E75756">
        <w:t>regulation</w:t>
      </w:r>
      <w:r w:rsidR="00CF4D5E">
        <w:t>s</w:t>
      </w:r>
      <w:r w:rsidR="00E75756">
        <w:t>.</w:t>
      </w:r>
    </w:p>
    <w:p w14:paraId="170F5973" w14:textId="77777777" w:rsidR="00E75756" w:rsidRDefault="00E75756" w:rsidP="006B6A1A"/>
    <w:p w14:paraId="42E75496" w14:textId="77777777" w:rsidR="008226AC" w:rsidRDefault="005B06EC" w:rsidP="006B6A1A">
      <w:r>
        <w:t xml:space="preserve">In the Rel-16 scope </w:t>
      </w:r>
      <w:r w:rsidR="00511B1B">
        <w:t xml:space="preserve">of NR specification development, RAN1 has undertaken an effort to enhance beam management procedures as part of the NR MIMO enhancement Work Item </w:t>
      </w:r>
      <w:r w:rsidR="00511B1B">
        <w:fldChar w:fldCharType="begin"/>
      </w:r>
      <w:r w:rsidR="00511B1B">
        <w:instrText xml:space="preserve"> REF _Ref4782354 \r \h </w:instrText>
      </w:r>
      <w:r w:rsidR="00511B1B">
        <w:fldChar w:fldCharType="separate"/>
      </w:r>
      <w:r w:rsidR="003652C0">
        <w:t>[3]</w:t>
      </w:r>
      <w:r w:rsidR="00511B1B">
        <w:fldChar w:fldCharType="end"/>
      </w:r>
      <w:r w:rsidR="008226AC">
        <w:t>:</w:t>
      </w:r>
    </w:p>
    <w:p w14:paraId="3FA4E718" w14:textId="77777777" w:rsidR="008226AC" w:rsidRDefault="008226AC" w:rsidP="006B6A1A"/>
    <w:p w14:paraId="34424D13" w14:textId="77777777" w:rsidR="008226AC" w:rsidRDefault="0090059B" w:rsidP="006B6A1A">
      <w:r>
        <w:rPr>
          <w:noProof/>
        </w:rPr>
        <mc:AlternateContent>
          <mc:Choice Requires="wps">
            <w:drawing>
              <wp:inline distT="0" distB="0" distL="0" distR="0" wp14:anchorId="4966EFB5" wp14:editId="0D06D25E">
                <wp:extent cx="1828800" cy="1828800"/>
                <wp:effectExtent l="0" t="0" r="6985" b="13335"/>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AE76A4" w14:textId="77777777" w:rsidR="0090059B" w:rsidRPr="0090059B" w:rsidRDefault="0090059B" w:rsidP="0090059B">
                            <w:pPr>
                              <w:numPr>
                                <w:ilvl w:val="0"/>
                                <w:numId w:val="33"/>
                              </w:numPr>
                              <w:overflowPunct w:val="0"/>
                              <w:autoSpaceDE w:val="0"/>
                              <w:autoSpaceDN w:val="0"/>
                              <w:adjustRightInd w:val="0"/>
                              <w:snapToGrid w:val="0"/>
                              <w:ind w:right="-101"/>
                              <w:rPr>
                                <w:sz w:val="16"/>
                                <w:szCs w:val="16"/>
                                <w:lang w:eastAsia="ko-KR"/>
                              </w:rPr>
                            </w:pPr>
                            <w:r w:rsidRPr="0090059B">
                              <w:rPr>
                                <w:sz w:val="16"/>
                                <w:szCs w:val="16"/>
                                <w:lang w:eastAsia="ko-KR"/>
                              </w:rPr>
                              <w:t xml:space="preserve">Enhancements on multi-beam operation, primarily targeting </w:t>
                            </w:r>
                            <w:r w:rsidRPr="0090059B">
                              <w:rPr>
                                <w:rFonts w:eastAsia="Malgun Gothic" w:hint="eastAsia"/>
                                <w:sz w:val="16"/>
                                <w:szCs w:val="16"/>
                                <w:lang w:eastAsia="ko-KR"/>
                              </w:rPr>
                              <w:t>FR2</w:t>
                            </w:r>
                            <w:r w:rsidRPr="0090059B">
                              <w:rPr>
                                <w:sz w:val="16"/>
                                <w:szCs w:val="16"/>
                                <w:lang w:eastAsia="ko-KR"/>
                              </w:rPr>
                              <w:t xml:space="preserve"> operation:</w:t>
                            </w:r>
                          </w:p>
                          <w:p w14:paraId="3D0A3923" w14:textId="77777777"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P</w:t>
                            </w:r>
                            <w:r w:rsidRPr="0090059B">
                              <w:rPr>
                                <w:rFonts w:hint="eastAsia"/>
                                <w:sz w:val="16"/>
                                <w:szCs w:val="16"/>
                              </w:rPr>
                              <w:t xml:space="preserve">erform study </w:t>
                            </w:r>
                            <w:r w:rsidRPr="0090059B">
                              <w:rPr>
                                <w:sz w:val="16"/>
                                <w:szCs w:val="16"/>
                              </w:rPr>
                              <w:t xml:space="preserve">and, if needed, </w:t>
                            </w:r>
                            <w:r w:rsidRPr="0090059B">
                              <w:rPr>
                                <w:sz w:val="16"/>
                                <w:szCs w:val="16"/>
                                <w:lang w:eastAsia="ko-KR"/>
                              </w:rPr>
                              <w:t>specify enhance</w:t>
                            </w:r>
                            <w:r w:rsidRPr="0090059B">
                              <w:rPr>
                                <w:rFonts w:eastAsia="Malgun Gothic" w:hint="eastAsia"/>
                                <w:sz w:val="16"/>
                                <w:szCs w:val="16"/>
                                <w:lang w:eastAsia="ko-KR"/>
                              </w:rPr>
                              <w:t>ment(s)</w:t>
                            </w:r>
                            <w:r w:rsidRPr="0090059B">
                              <w:rPr>
                                <w:sz w:val="16"/>
                                <w:szCs w:val="16"/>
                                <w:lang w:eastAsia="ko-KR"/>
                              </w:rPr>
                              <w:t xml:space="preserve"> </w:t>
                            </w:r>
                            <w:r w:rsidRPr="0090059B">
                              <w:rPr>
                                <w:rFonts w:eastAsia="Malgun Gothic" w:hint="eastAsia"/>
                                <w:sz w:val="16"/>
                                <w:szCs w:val="16"/>
                                <w:lang w:eastAsia="ko-KR"/>
                              </w:rPr>
                              <w:t xml:space="preserve">on UL and/or DL transmit </w:t>
                            </w:r>
                            <w:r w:rsidRPr="0090059B">
                              <w:rPr>
                                <w:sz w:val="16"/>
                                <w:szCs w:val="16"/>
                                <w:lang w:eastAsia="ko-KR"/>
                              </w:rPr>
                              <w:t xml:space="preserve">beam </w:t>
                            </w:r>
                            <w:r w:rsidRPr="0090059B">
                              <w:rPr>
                                <w:rFonts w:eastAsia="Malgun Gothic" w:hint="eastAsia"/>
                                <w:sz w:val="16"/>
                                <w:szCs w:val="16"/>
                                <w:lang w:eastAsia="ko-KR"/>
                              </w:rPr>
                              <w:t xml:space="preserve">selection specified in Rel-15 to </w:t>
                            </w:r>
                            <w:r w:rsidRPr="0090059B">
                              <w:rPr>
                                <w:rFonts w:eastAsia="Malgun Gothic"/>
                                <w:sz w:val="16"/>
                                <w:szCs w:val="16"/>
                                <w:lang w:eastAsia="ko-KR"/>
                              </w:rPr>
                              <w:t>reduce</w:t>
                            </w:r>
                            <w:r w:rsidRPr="0090059B">
                              <w:rPr>
                                <w:rFonts w:eastAsia="Malgun Gothic" w:hint="eastAsia"/>
                                <w:sz w:val="16"/>
                                <w:szCs w:val="16"/>
                                <w:lang w:eastAsia="ko-KR"/>
                              </w:rPr>
                              <w:t xml:space="preserve"> latency and overhead </w:t>
                            </w:r>
                          </w:p>
                          <w:p w14:paraId="4C3EB919" w14:textId="77777777"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S</w:t>
                            </w:r>
                            <w:r w:rsidRPr="0090059B">
                              <w:rPr>
                                <w:sz w:val="16"/>
                                <w:szCs w:val="16"/>
                                <w:lang w:eastAsia="ko-KR"/>
                              </w:rPr>
                              <w:t xml:space="preserve">pecify </w:t>
                            </w:r>
                            <w:r w:rsidRPr="0090059B">
                              <w:rPr>
                                <w:rFonts w:eastAsia="Malgun Gothic" w:hint="eastAsia"/>
                                <w:sz w:val="16"/>
                                <w:szCs w:val="16"/>
                                <w:lang w:eastAsia="ko-KR"/>
                              </w:rPr>
                              <w:t xml:space="preserve">UL transmit </w:t>
                            </w:r>
                            <w:r w:rsidRPr="0090059B">
                              <w:rPr>
                                <w:sz w:val="16"/>
                                <w:szCs w:val="16"/>
                                <w:lang w:eastAsia="ko-KR"/>
                              </w:rPr>
                              <w:t xml:space="preserve">beam </w:t>
                            </w:r>
                            <w:r w:rsidRPr="0090059B">
                              <w:rPr>
                                <w:rFonts w:eastAsia="Malgun Gothic" w:hint="eastAsia"/>
                                <w:sz w:val="16"/>
                                <w:szCs w:val="16"/>
                                <w:lang w:eastAsia="ko-KR"/>
                              </w:rPr>
                              <w:t xml:space="preserve">selection for multi-panel operation </w:t>
                            </w:r>
                            <w:r w:rsidRPr="0090059B">
                              <w:rPr>
                                <w:rFonts w:eastAsia="Malgun Gothic"/>
                                <w:sz w:val="16"/>
                                <w:szCs w:val="16"/>
                                <w:lang w:eastAsia="ko-KR"/>
                              </w:rPr>
                              <w:t>that</w:t>
                            </w:r>
                            <w:r w:rsidRPr="0090059B">
                              <w:rPr>
                                <w:rFonts w:eastAsia="Malgun Gothic" w:hint="eastAsia"/>
                                <w:sz w:val="16"/>
                                <w:szCs w:val="16"/>
                                <w:lang w:eastAsia="ko-KR"/>
                              </w:rPr>
                              <w:t xml:space="preserve"> facilitates panel-specific beam selection</w:t>
                            </w:r>
                          </w:p>
                          <w:p w14:paraId="1D4FD591" w14:textId="77777777"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hint="eastAsia"/>
                                <w:sz w:val="16"/>
                                <w:szCs w:val="16"/>
                                <w:lang w:eastAsia="ko-KR"/>
                              </w:rPr>
                              <w:t xml:space="preserve">Specify beam failure recovery for </w:t>
                            </w:r>
                            <w:proofErr w:type="spellStart"/>
                            <w:r w:rsidRPr="0090059B">
                              <w:rPr>
                                <w:rFonts w:hint="eastAsia"/>
                                <w:sz w:val="16"/>
                                <w:szCs w:val="16"/>
                                <w:lang w:eastAsia="ko-KR"/>
                              </w:rPr>
                              <w:t>SCell</w:t>
                            </w:r>
                            <w:proofErr w:type="spellEnd"/>
                            <w:r w:rsidRPr="0090059B">
                              <w:rPr>
                                <w:rFonts w:hint="eastAsia"/>
                                <w:sz w:val="16"/>
                                <w:szCs w:val="16"/>
                                <w:lang w:eastAsia="ko-KR"/>
                              </w:rPr>
                              <w:t xml:space="preserve"> </w:t>
                            </w:r>
                            <w:r w:rsidRPr="0090059B">
                              <w:rPr>
                                <w:sz w:val="16"/>
                                <w:szCs w:val="16"/>
                                <w:lang w:eastAsia="ko-KR"/>
                              </w:rPr>
                              <w:t xml:space="preserve">with DL/UL as well as DL-only, where </w:t>
                            </w:r>
                            <w:proofErr w:type="spellStart"/>
                            <w:r w:rsidRPr="0090059B">
                              <w:rPr>
                                <w:sz w:val="16"/>
                                <w:szCs w:val="16"/>
                                <w:lang w:eastAsia="ko-KR"/>
                              </w:rPr>
                              <w:t>PCell</w:t>
                            </w:r>
                            <w:proofErr w:type="spellEnd"/>
                            <w:r w:rsidRPr="0090059B">
                              <w:rPr>
                                <w:sz w:val="16"/>
                                <w:szCs w:val="16"/>
                                <w:lang w:eastAsia="ko-KR"/>
                              </w:rPr>
                              <w:t xml:space="preserve"> can be operating in FR1 as well as FR2 </w:t>
                            </w:r>
                          </w:p>
                          <w:p w14:paraId="1AC0DB38" w14:textId="77777777" w:rsidR="0090059B" w:rsidRPr="0090059B" w:rsidRDefault="0090059B" w:rsidP="0090059B">
                            <w:pPr>
                              <w:numPr>
                                <w:ilvl w:val="1"/>
                                <w:numId w:val="33"/>
                              </w:numPr>
                              <w:overflowPunct w:val="0"/>
                              <w:autoSpaceDE w:val="0"/>
                              <w:autoSpaceDN w:val="0"/>
                              <w:adjustRightInd w:val="0"/>
                              <w:snapToGrid w:val="0"/>
                              <w:ind w:right="-101"/>
                              <w:rPr>
                                <w:rFonts w:eastAsia="Malgun Gothic"/>
                                <w:sz w:val="16"/>
                                <w:szCs w:val="16"/>
                                <w:lang w:eastAsia="ko-KR"/>
                              </w:rPr>
                            </w:pPr>
                            <w:r w:rsidRPr="0090059B">
                              <w:rPr>
                                <w:rFonts w:eastAsia="Malgun Gothic" w:hint="eastAsia"/>
                                <w:sz w:val="16"/>
                                <w:szCs w:val="16"/>
                                <w:lang w:eastAsia="ko-KR"/>
                              </w:rPr>
                              <w:t>Specify measurement and reporting of either L1-RSRQ or L1-SINR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E3BD6B2"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rsidR="0090059B" w:rsidRPr="0090059B" w:rsidRDefault="0090059B" w:rsidP="0090059B">
                      <w:pPr>
                        <w:numPr>
                          <w:ilvl w:val="0"/>
                          <w:numId w:val="33"/>
                        </w:numPr>
                        <w:overflowPunct w:val="0"/>
                        <w:autoSpaceDE w:val="0"/>
                        <w:autoSpaceDN w:val="0"/>
                        <w:adjustRightInd w:val="0"/>
                        <w:snapToGrid w:val="0"/>
                        <w:ind w:right="-101"/>
                        <w:rPr>
                          <w:sz w:val="16"/>
                          <w:szCs w:val="16"/>
                          <w:lang w:eastAsia="ko-KR"/>
                        </w:rPr>
                      </w:pPr>
                      <w:r w:rsidRPr="0090059B">
                        <w:rPr>
                          <w:sz w:val="16"/>
                          <w:szCs w:val="16"/>
                          <w:lang w:eastAsia="ko-KR"/>
                        </w:rPr>
                        <w:t xml:space="preserve">Enhancements on multi-beam operation, primarily targeting </w:t>
                      </w:r>
                      <w:r w:rsidRPr="0090059B">
                        <w:rPr>
                          <w:rFonts w:eastAsia="Malgun Gothic" w:hint="eastAsia"/>
                          <w:sz w:val="16"/>
                          <w:szCs w:val="16"/>
                          <w:lang w:eastAsia="ko-KR"/>
                        </w:rPr>
                        <w:t>FR2</w:t>
                      </w:r>
                      <w:r w:rsidRPr="0090059B">
                        <w:rPr>
                          <w:sz w:val="16"/>
                          <w:szCs w:val="16"/>
                          <w:lang w:eastAsia="ko-KR"/>
                        </w:rPr>
                        <w:t xml:space="preserve"> operation:</w:t>
                      </w:r>
                    </w:p>
                    <w:p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P</w:t>
                      </w:r>
                      <w:r w:rsidRPr="0090059B">
                        <w:rPr>
                          <w:rFonts w:hint="eastAsia"/>
                          <w:sz w:val="16"/>
                          <w:szCs w:val="16"/>
                        </w:rPr>
                        <w:t xml:space="preserve">erform study </w:t>
                      </w:r>
                      <w:r w:rsidRPr="0090059B">
                        <w:rPr>
                          <w:sz w:val="16"/>
                          <w:szCs w:val="16"/>
                        </w:rPr>
                        <w:t xml:space="preserve">and, if needed, </w:t>
                      </w:r>
                      <w:r w:rsidRPr="0090059B">
                        <w:rPr>
                          <w:sz w:val="16"/>
                          <w:szCs w:val="16"/>
                          <w:lang w:eastAsia="ko-KR"/>
                        </w:rPr>
                        <w:t>specify enhance</w:t>
                      </w:r>
                      <w:r w:rsidRPr="0090059B">
                        <w:rPr>
                          <w:rFonts w:eastAsia="Malgun Gothic" w:hint="eastAsia"/>
                          <w:sz w:val="16"/>
                          <w:szCs w:val="16"/>
                          <w:lang w:eastAsia="ko-KR"/>
                        </w:rPr>
                        <w:t>ment(s)</w:t>
                      </w:r>
                      <w:r w:rsidRPr="0090059B">
                        <w:rPr>
                          <w:sz w:val="16"/>
                          <w:szCs w:val="16"/>
                          <w:lang w:eastAsia="ko-KR"/>
                        </w:rPr>
                        <w:t xml:space="preserve"> </w:t>
                      </w:r>
                      <w:r w:rsidRPr="0090059B">
                        <w:rPr>
                          <w:rFonts w:eastAsia="Malgun Gothic" w:hint="eastAsia"/>
                          <w:sz w:val="16"/>
                          <w:szCs w:val="16"/>
                          <w:lang w:eastAsia="ko-KR"/>
                        </w:rPr>
                        <w:t xml:space="preserve">on UL and/or DL transmit </w:t>
                      </w:r>
                      <w:r w:rsidRPr="0090059B">
                        <w:rPr>
                          <w:sz w:val="16"/>
                          <w:szCs w:val="16"/>
                          <w:lang w:eastAsia="ko-KR"/>
                        </w:rPr>
                        <w:t xml:space="preserve">beam </w:t>
                      </w:r>
                      <w:r w:rsidRPr="0090059B">
                        <w:rPr>
                          <w:rFonts w:eastAsia="Malgun Gothic" w:hint="eastAsia"/>
                          <w:sz w:val="16"/>
                          <w:szCs w:val="16"/>
                          <w:lang w:eastAsia="ko-KR"/>
                        </w:rPr>
                        <w:t xml:space="preserve">selection specified in Rel-15 to </w:t>
                      </w:r>
                      <w:r w:rsidRPr="0090059B">
                        <w:rPr>
                          <w:rFonts w:eastAsia="Malgun Gothic"/>
                          <w:sz w:val="16"/>
                          <w:szCs w:val="16"/>
                          <w:lang w:eastAsia="ko-KR"/>
                        </w:rPr>
                        <w:t>reduce</w:t>
                      </w:r>
                      <w:r w:rsidRPr="0090059B">
                        <w:rPr>
                          <w:rFonts w:eastAsia="Malgun Gothic" w:hint="eastAsia"/>
                          <w:sz w:val="16"/>
                          <w:szCs w:val="16"/>
                          <w:lang w:eastAsia="ko-KR"/>
                        </w:rPr>
                        <w:t xml:space="preserve"> latency and overhead </w:t>
                      </w:r>
                    </w:p>
                    <w:p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S</w:t>
                      </w:r>
                      <w:r w:rsidRPr="0090059B">
                        <w:rPr>
                          <w:sz w:val="16"/>
                          <w:szCs w:val="16"/>
                          <w:lang w:eastAsia="ko-KR"/>
                        </w:rPr>
                        <w:t xml:space="preserve">pecify </w:t>
                      </w:r>
                      <w:r w:rsidRPr="0090059B">
                        <w:rPr>
                          <w:rFonts w:eastAsia="Malgun Gothic" w:hint="eastAsia"/>
                          <w:sz w:val="16"/>
                          <w:szCs w:val="16"/>
                          <w:lang w:eastAsia="ko-KR"/>
                        </w:rPr>
                        <w:t xml:space="preserve">UL transmit </w:t>
                      </w:r>
                      <w:r w:rsidRPr="0090059B">
                        <w:rPr>
                          <w:sz w:val="16"/>
                          <w:szCs w:val="16"/>
                          <w:lang w:eastAsia="ko-KR"/>
                        </w:rPr>
                        <w:t xml:space="preserve">beam </w:t>
                      </w:r>
                      <w:r w:rsidRPr="0090059B">
                        <w:rPr>
                          <w:rFonts w:eastAsia="Malgun Gothic" w:hint="eastAsia"/>
                          <w:sz w:val="16"/>
                          <w:szCs w:val="16"/>
                          <w:lang w:eastAsia="ko-KR"/>
                        </w:rPr>
                        <w:t xml:space="preserve">selection for multi-panel operation </w:t>
                      </w:r>
                      <w:r w:rsidRPr="0090059B">
                        <w:rPr>
                          <w:rFonts w:eastAsia="Malgun Gothic"/>
                          <w:sz w:val="16"/>
                          <w:szCs w:val="16"/>
                          <w:lang w:eastAsia="ko-KR"/>
                        </w:rPr>
                        <w:t>that</w:t>
                      </w:r>
                      <w:r w:rsidRPr="0090059B">
                        <w:rPr>
                          <w:rFonts w:eastAsia="Malgun Gothic" w:hint="eastAsia"/>
                          <w:sz w:val="16"/>
                          <w:szCs w:val="16"/>
                          <w:lang w:eastAsia="ko-KR"/>
                        </w:rPr>
                        <w:t xml:space="preserve"> facilitates panel-specific beam selection</w:t>
                      </w:r>
                    </w:p>
                    <w:p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hint="eastAsia"/>
                          <w:sz w:val="16"/>
                          <w:szCs w:val="16"/>
                          <w:lang w:eastAsia="ko-KR"/>
                        </w:rPr>
                        <w:t xml:space="preserve">Specify beam failure recovery for </w:t>
                      </w:r>
                      <w:proofErr w:type="spellStart"/>
                      <w:r w:rsidRPr="0090059B">
                        <w:rPr>
                          <w:rFonts w:hint="eastAsia"/>
                          <w:sz w:val="16"/>
                          <w:szCs w:val="16"/>
                          <w:lang w:eastAsia="ko-KR"/>
                        </w:rPr>
                        <w:t>SCell</w:t>
                      </w:r>
                      <w:proofErr w:type="spellEnd"/>
                      <w:r w:rsidRPr="0090059B">
                        <w:rPr>
                          <w:rFonts w:hint="eastAsia"/>
                          <w:sz w:val="16"/>
                          <w:szCs w:val="16"/>
                          <w:lang w:eastAsia="ko-KR"/>
                        </w:rPr>
                        <w:t xml:space="preserve"> </w:t>
                      </w:r>
                      <w:r w:rsidRPr="0090059B">
                        <w:rPr>
                          <w:sz w:val="16"/>
                          <w:szCs w:val="16"/>
                          <w:lang w:eastAsia="ko-KR"/>
                        </w:rPr>
                        <w:t xml:space="preserve">with DL/UL as well as DL-only, where </w:t>
                      </w:r>
                      <w:proofErr w:type="spellStart"/>
                      <w:r w:rsidRPr="0090059B">
                        <w:rPr>
                          <w:sz w:val="16"/>
                          <w:szCs w:val="16"/>
                          <w:lang w:eastAsia="ko-KR"/>
                        </w:rPr>
                        <w:t>PCell</w:t>
                      </w:r>
                      <w:proofErr w:type="spellEnd"/>
                      <w:r w:rsidRPr="0090059B">
                        <w:rPr>
                          <w:sz w:val="16"/>
                          <w:szCs w:val="16"/>
                          <w:lang w:eastAsia="ko-KR"/>
                        </w:rPr>
                        <w:t xml:space="preserve"> can be operating in FR1 as well as FR2 </w:t>
                      </w:r>
                    </w:p>
                    <w:p w:rsidR="0090059B" w:rsidRPr="0090059B" w:rsidRDefault="0090059B" w:rsidP="0090059B">
                      <w:pPr>
                        <w:numPr>
                          <w:ilvl w:val="1"/>
                          <w:numId w:val="33"/>
                        </w:numPr>
                        <w:overflowPunct w:val="0"/>
                        <w:autoSpaceDE w:val="0"/>
                        <w:autoSpaceDN w:val="0"/>
                        <w:adjustRightInd w:val="0"/>
                        <w:snapToGrid w:val="0"/>
                        <w:ind w:right="-101"/>
                        <w:rPr>
                          <w:rFonts w:eastAsia="Malgun Gothic"/>
                          <w:sz w:val="16"/>
                          <w:szCs w:val="16"/>
                          <w:lang w:eastAsia="ko-KR"/>
                        </w:rPr>
                      </w:pPr>
                      <w:r w:rsidRPr="0090059B">
                        <w:rPr>
                          <w:rFonts w:eastAsia="Malgun Gothic" w:hint="eastAsia"/>
                          <w:sz w:val="16"/>
                          <w:szCs w:val="16"/>
                          <w:lang w:eastAsia="ko-KR"/>
                        </w:rPr>
                        <w:t>Specify measurement and reporting of either L1-RSRQ or L1-SINR</w:t>
                      </w:r>
                    </w:p>
                  </w:txbxContent>
                </v:textbox>
                <w10:anchorlock/>
              </v:shape>
            </w:pict>
          </mc:Fallback>
        </mc:AlternateContent>
      </w:r>
    </w:p>
    <w:p w14:paraId="6E93A512" w14:textId="77777777" w:rsidR="008226AC" w:rsidRDefault="008226AC" w:rsidP="006B6A1A"/>
    <w:p w14:paraId="31309535" w14:textId="77777777" w:rsidR="00511B1B" w:rsidRDefault="00EE7508" w:rsidP="006B6A1A">
      <w:r>
        <w:t>Informative discussions</w:t>
      </w:r>
      <w:r w:rsidR="000353CB">
        <w:t xml:space="preserve"> related to beam management enhancement </w:t>
      </w:r>
      <w:r w:rsidR="00775E58">
        <w:t>under the conditions of UE compliance with</w:t>
      </w:r>
      <w:r w:rsidR="000353CB">
        <w:t xml:space="preserve"> </w:t>
      </w:r>
      <w:r w:rsidR="00775E58">
        <w:t xml:space="preserve">maximum </w:t>
      </w:r>
      <w:r w:rsidR="00470DDC">
        <w:t>permissible</w:t>
      </w:r>
      <w:r w:rsidR="00775E58">
        <w:t xml:space="preserve"> exposure (</w:t>
      </w:r>
      <w:r w:rsidR="000353CB">
        <w:t>MPE</w:t>
      </w:r>
      <w:r w:rsidR="00775E58">
        <w:t>)</w:t>
      </w:r>
      <w:r w:rsidR="000353CB">
        <w:t xml:space="preserve"> </w:t>
      </w:r>
      <w:r w:rsidR="00775E58">
        <w:t>requirements</w:t>
      </w:r>
      <w:r w:rsidR="000353CB">
        <w:t xml:space="preserve"> have been captured in </w:t>
      </w:r>
      <w:r w:rsidR="003652C0">
        <w:t>a number of RAN1</w:t>
      </w:r>
      <w:r w:rsidR="000353CB">
        <w:t xml:space="preserve"> meetings </w:t>
      </w:r>
      <w:r w:rsidR="000353CB">
        <w:fldChar w:fldCharType="begin"/>
      </w:r>
      <w:r w:rsidR="000353CB">
        <w:instrText xml:space="preserve"> REF _Ref4782588 \r \h </w:instrText>
      </w:r>
      <w:r w:rsidR="000353CB">
        <w:fldChar w:fldCharType="separate"/>
      </w:r>
      <w:r w:rsidR="003652C0">
        <w:t>[4]</w:t>
      </w:r>
      <w:r w:rsidR="000353CB">
        <w:fldChar w:fldCharType="end"/>
      </w:r>
      <w:r w:rsidR="000353CB">
        <w:t xml:space="preserve">, </w:t>
      </w:r>
      <w:r w:rsidR="000353CB">
        <w:fldChar w:fldCharType="begin"/>
      </w:r>
      <w:r w:rsidR="000353CB">
        <w:instrText xml:space="preserve"> REF _Ref4782590 \r \h </w:instrText>
      </w:r>
      <w:r w:rsidR="000353CB">
        <w:fldChar w:fldCharType="separate"/>
      </w:r>
      <w:r w:rsidR="003652C0">
        <w:t>[5]</w:t>
      </w:r>
      <w:r w:rsidR="000353CB">
        <w:fldChar w:fldCharType="end"/>
      </w:r>
      <w:r w:rsidR="003652C0">
        <w:t xml:space="preserve">, </w:t>
      </w:r>
      <w:r w:rsidR="003652C0">
        <w:fldChar w:fldCharType="begin"/>
      </w:r>
      <w:r w:rsidR="003652C0">
        <w:instrText xml:space="preserve"> REF _Ref9424123 \r \h </w:instrText>
      </w:r>
      <w:r w:rsidR="003652C0">
        <w:fldChar w:fldCharType="separate"/>
      </w:r>
      <w:r w:rsidR="003652C0">
        <w:t>[7]</w:t>
      </w:r>
      <w:r w:rsidR="003652C0">
        <w:fldChar w:fldCharType="end"/>
      </w:r>
      <w:r w:rsidR="003652C0">
        <w:t xml:space="preserve">, </w:t>
      </w:r>
      <w:r w:rsidR="003652C0">
        <w:fldChar w:fldCharType="begin"/>
      </w:r>
      <w:r w:rsidR="003652C0">
        <w:instrText xml:space="preserve"> REF _Ref9424125 \r \h </w:instrText>
      </w:r>
      <w:r w:rsidR="003652C0">
        <w:fldChar w:fldCharType="separate"/>
      </w:r>
      <w:r w:rsidR="003652C0">
        <w:t>[8]</w:t>
      </w:r>
      <w:r w:rsidR="003652C0">
        <w:fldChar w:fldCharType="end"/>
      </w:r>
      <w:r w:rsidR="000353CB">
        <w:t>.</w:t>
      </w:r>
    </w:p>
    <w:p w14:paraId="2FD8DADC" w14:textId="77777777" w:rsidR="00A64DE7" w:rsidRDefault="00A64DE7" w:rsidP="006B6A1A"/>
    <w:p w14:paraId="2D510423" w14:textId="77777777" w:rsidR="00A64DE7" w:rsidRDefault="00A64DE7" w:rsidP="006B6A1A">
      <w:r>
        <w:t xml:space="preserve">During the RAN #83 meeting a new Work Item on NR RF requirements for FR2 </w:t>
      </w:r>
      <w:r w:rsidR="003652C0">
        <w:fldChar w:fldCharType="begin"/>
      </w:r>
      <w:r w:rsidR="003652C0">
        <w:instrText xml:space="preserve"> REF _Ref9424138 \r \h </w:instrText>
      </w:r>
      <w:r w:rsidR="003652C0">
        <w:fldChar w:fldCharType="separate"/>
      </w:r>
      <w:r w:rsidR="003652C0">
        <w:t>[9]</w:t>
      </w:r>
      <w:r w:rsidR="003652C0">
        <w:fldChar w:fldCharType="end"/>
      </w:r>
      <w:r w:rsidR="003652C0">
        <w:t xml:space="preserve"> was approved,</w:t>
      </w:r>
      <w:r>
        <w:t xml:space="preserve"> which features an objective</w:t>
      </w:r>
      <w:r w:rsidR="008226AC">
        <w:t xml:space="preserve"> related to the MPE scenario:</w:t>
      </w:r>
    </w:p>
    <w:p w14:paraId="181880DE" w14:textId="77777777" w:rsidR="008226AC" w:rsidRDefault="008226AC" w:rsidP="006B6A1A"/>
    <w:p w14:paraId="7F14896E" w14:textId="77777777" w:rsidR="008226AC" w:rsidRDefault="008226AC" w:rsidP="006B6A1A">
      <w:r>
        <w:rPr>
          <w:noProof/>
        </w:rPr>
        <mc:AlternateContent>
          <mc:Choice Requires="wps">
            <w:drawing>
              <wp:inline distT="0" distB="0" distL="0" distR="0" wp14:anchorId="59C10AEE" wp14:editId="5DCD41CC">
                <wp:extent cx="1828800" cy="1828800"/>
                <wp:effectExtent l="0" t="0" r="6985" b="1524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8895E4" w14:textId="77777777" w:rsidR="008226AC" w:rsidRPr="008226AC" w:rsidRDefault="008226AC" w:rsidP="008226AC">
                            <w:pPr>
                              <w:numPr>
                                <w:ilvl w:val="0"/>
                                <w:numId w:val="32"/>
                              </w:numPr>
                              <w:overflowPunct w:val="0"/>
                              <w:autoSpaceDE w:val="0"/>
                              <w:autoSpaceDN w:val="0"/>
                              <w:adjustRightInd w:val="0"/>
                              <w:textAlignment w:val="baseline"/>
                              <w:rPr>
                                <w:bCs/>
                                <w:sz w:val="16"/>
                                <w:szCs w:val="16"/>
                              </w:rPr>
                            </w:pPr>
                            <w:r w:rsidRPr="008226AC">
                              <w:rPr>
                                <w:bCs/>
                                <w:sz w:val="16"/>
                                <w:szCs w:val="16"/>
                              </w:rPr>
                              <w:t>Enhancements methods for avoiding radio link failures and connection releases due to significant and unpredictable UE P-MPRs due to the FR2 UE RF exposure compliance reasons</w:t>
                            </w:r>
                          </w:p>
                          <w:p w14:paraId="21EB3029" w14:textId="77777777" w:rsidR="008226AC" w:rsidRPr="008226AC" w:rsidRDefault="008226AC" w:rsidP="00430496">
                            <w:pPr>
                              <w:numPr>
                                <w:ilvl w:val="1"/>
                                <w:numId w:val="32"/>
                              </w:numPr>
                              <w:overflowPunct w:val="0"/>
                              <w:autoSpaceDE w:val="0"/>
                              <w:autoSpaceDN w:val="0"/>
                              <w:adjustRightInd w:val="0"/>
                              <w:textAlignment w:val="baseline"/>
                              <w:rPr>
                                <w:bCs/>
                                <w:sz w:val="16"/>
                                <w:szCs w:val="16"/>
                              </w:rPr>
                            </w:pPr>
                            <w:r w:rsidRPr="008226AC">
                              <w:rPr>
                                <w:bCs/>
                                <w:sz w:val="16"/>
                                <w:szCs w:val="16"/>
                              </w:rPr>
                              <w:t>This work is started after RAN#84 when the Rel-15 requirements are completed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720EEF"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" filled="f" strokeweight=".5pt">
                <v:textbox style="mso-fit-shape-to-text:t">
                  <w:txbxContent>
                    <w:p w:rsidR="008226AC" w:rsidRPr="008226AC" w:rsidRDefault="008226AC" w:rsidP="008226AC">
                      <w:pPr>
                        <w:numPr>
                          <w:ilvl w:val="0"/>
                          <w:numId w:val="32"/>
                        </w:numPr>
                        <w:overflowPunct w:val="0"/>
                        <w:autoSpaceDE w:val="0"/>
                        <w:autoSpaceDN w:val="0"/>
                        <w:adjustRightInd w:val="0"/>
                        <w:textAlignment w:val="baseline"/>
                        <w:rPr>
                          <w:bCs/>
                          <w:sz w:val="16"/>
                          <w:szCs w:val="16"/>
                        </w:rPr>
                      </w:pPr>
                      <w:r w:rsidRPr="008226AC">
                        <w:rPr>
                          <w:bCs/>
                          <w:sz w:val="16"/>
                          <w:szCs w:val="16"/>
                        </w:rPr>
                        <w:t>Enhancements methods for avoiding radio link failures and connection releases due to significant and unpredictable UE P-MPRs due to the FR2 UE RF exposure compliance reasons</w:t>
                      </w:r>
                    </w:p>
                    <w:p w:rsidR="008226AC" w:rsidRPr="008226AC" w:rsidRDefault="008226AC" w:rsidP="00430496">
                      <w:pPr>
                        <w:numPr>
                          <w:ilvl w:val="1"/>
                          <w:numId w:val="32"/>
                        </w:numPr>
                        <w:overflowPunct w:val="0"/>
                        <w:autoSpaceDE w:val="0"/>
                        <w:autoSpaceDN w:val="0"/>
                        <w:adjustRightInd w:val="0"/>
                        <w:textAlignment w:val="baseline"/>
                        <w:rPr>
                          <w:bCs/>
                          <w:sz w:val="16"/>
                          <w:szCs w:val="16"/>
                        </w:rPr>
                      </w:pPr>
                      <w:r w:rsidRPr="008226AC">
                        <w:rPr>
                          <w:bCs/>
                          <w:sz w:val="16"/>
                          <w:szCs w:val="16"/>
                        </w:rPr>
                        <w:t>This work is started after RAN#84 when the Rel-15 requirements are completed</w:t>
                      </w:r>
                    </w:p>
                  </w:txbxContent>
                </v:textbox>
                <w10:anchorlock/>
              </v:shape>
            </w:pict>
          </mc:Fallback>
        </mc:AlternateContent>
      </w:r>
    </w:p>
    <w:p w14:paraId="51E9376C" w14:textId="77777777" w:rsidR="003574C8" w:rsidRDefault="003574C8" w:rsidP="006B6A1A"/>
    <w:p w14:paraId="7B000AD0" w14:textId="77777777" w:rsidR="003574C8" w:rsidRDefault="00E8028B" w:rsidP="006B6A1A">
      <w:r>
        <w:t>With work scope approved for RAN1 and RAN4 potentially targeting the same scenario</w:t>
      </w:r>
      <w:r w:rsidR="00F91C0C">
        <w:t>,</w:t>
      </w:r>
      <w:r>
        <w:t xml:space="preserve"> </w:t>
      </w:r>
      <w:r w:rsidR="00F91C0C">
        <w:t xml:space="preserve">some cross-working group coordination </w:t>
      </w:r>
      <w:r>
        <w:t xml:space="preserve">may </w:t>
      </w:r>
      <w:r w:rsidR="00F91C0C">
        <w:t xml:space="preserve">be useful to identify complementary efforts.  </w:t>
      </w:r>
      <w:r>
        <w:t xml:space="preserve">It is the aim of this paper to </w:t>
      </w:r>
      <w:r w:rsidR="00F91C0C">
        <w:t>provide such a recommendation</w:t>
      </w:r>
      <w:r>
        <w:t>.</w:t>
      </w:r>
    </w:p>
    <w:p w14:paraId="4BABD2EF" w14:textId="77777777" w:rsidR="006B6A1A" w:rsidRDefault="006B6A1A" w:rsidP="006B6A1A">
      <w:pPr>
        <w:pStyle w:val="Heading1"/>
        <w:rPr>
          <w:lang w:val="en-US"/>
        </w:rPr>
      </w:pPr>
      <w:r w:rsidRPr="00871EA3">
        <w:rPr>
          <w:lang w:val="en-US"/>
        </w:rPr>
        <w:t>Discussion</w:t>
      </w:r>
    </w:p>
    <w:p w14:paraId="19C800F4" w14:textId="77777777" w:rsidR="00CA3B01" w:rsidRDefault="00CA3B01" w:rsidP="00266BF5">
      <w:pPr>
        <w:rPr>
          <w:rFonts w:eastAsia="SimSun"/>
        </w:rPr>
      </w:pPr>
      <w:r>
        <w:rPr>
          <w:rFonts w:eastAsia="SimSun"/>
        </w:rPr>
        <w:t xml:space="preserve">It is not the intention of this paper to propose particular Rel-16 solutions for the MPE scenario, since this work </w:t>
      </w:r>
      <w:r w:rsidR="00775E58">
        <w:rPr>
          <w:rFonts w:eastAsia="SimSun"/>
        </w:rPr>
        <w:t>can be performed in the respective working groups</w:t>
      </w:r>
      <w:r>
        <w:rPr>
          <w:rFonts w:eastAsia="SimSun"/>
        </w:rPr>
        <w:t>.  However, some clarification of RAN1/RAN4 work scope split can be helpful.</w:t>
      </w:r>
    </w:p>
    <w:p w14:paraId="28D95A39" w14:textId="77777777" w:rsidR="00266BF5" w:rsidRDefault="00266BF5" w:rsidP="00266BF5">
      <w:pPr>
        <w:rPr>
          <w:rFonts w:eastAsia="SimSun"/>
        </w:rPr>
      </w:pPr>
    </w:p>
    <w:p w14:paraId="3566FE6C" w14:textId="77777777" w:rsidR="009910A6" w:rsidRDefault="00CA3B01" w:rsidP="00266BF5">
      <w:pPr>
        <w:rPr>
          <w:rFonts w:eastAsia="SimSun"/>
        </w:rPr>
      </w:pPr>
      <w:r>
        <w:rPr>
          <w:rFonts w:eastAsia="SimSun"/>
        </w:rPr>
        <w:t xml:space="preserve">The </w:t>
      </w:r>
      <w:r w:rsidR="00266BF5" w:rsidRPr="00266BF5">
        <w:rPr>
          <w:rFonts w:eastAsia="SimSun"/>
        </w:rPr>
        <w:t>MPE</w:t>
      </w:r>
      <w:r>
        <w:rPr>
          <w:rFonts w:eastAsia="SimSun"/>
        </w:rPr>
        <w:t xml:space="preserve"> scenario</w:t>
      </w:r>
      <w:r w:rsidR="00266BF5" w:rsidRPr="00266BF5">
        <w:rPr>
          <w:rFonts w:eastAsia="SimSun"/>
        </w:rPr>
        <w:t xml:space="preserve"> </w:t>
      </w:r>
      <w:r w:rsidR="00775E58">
        <w:rPr>
          <w:rFonts w:eastAsia="SimSun"/>
        </w:rPr>
        <w:t xml:space="preserve">can be understood as the temporary body blockage of the UE and can be </w:t>
      </w:r>
      <w:r w:rsidR="00266BF5" w:rsidRPr="00266BF5">
        <w:rPr>
          <w:rFonts w:eastAsia="SimSun"/>
        </w:rPr>
        <w:t xml:space="preserve">considered in the </w:t>
      </w:r>
      <w:r w:rsidR="00775E58">
        <w:rPr>
          <w:rFonts w:eastAsia="SimSun"/>
        </w:rPr>
        <w:t>NR FR2 beam management framework</w:t>
      </w:r>
      <w:r w:rsidR="00266BF5" w:rsidRPr="00266BF5">
        <w:rPr>
          <w:rFonts w:eastAsia="SimSun"/>
        </w:rPr>
        <w:t xml:space="preserve">. Consider the scenario where </w:t>
      </w:r>
      <w:r w:rsidR="00775E58">
        <w:rPr>
          <w:rFonts w:eastAsia="SimSun"/>
        </w:rPr>
        <w:t xml:space="preserve">the </w:t>
      </w:r>
      <w:r w:rsidR="0012736C">
        <w:rPr>
          <w:rFonts w:eastAsia="SimSun"/>
        </w:rPr>
        <w:t xml:space="preserve">configured beam (e.g. with </w:t>
      </w:r>
      <w:r w:rsidR="00266BF5" w:rsidRPr="00266BF5">
        <w:rPr>
          <w:rFonts w:eastAsia="SimSun"/>
        </w:rPr>
        <w:t>LOS direction</w:t>
      </w:r>
      <w:r w:rsidR="0012736C">
        <w:rPr>
          <w:rFonts w:eastAsia="SimSun"/>
        </w:rPr>
        <w:t>)</w:t>
      </w:r>
      <w:r w:rsidR="00775E58">
        <w:rPr>
          <w:rFonts w:eastAsia="SimSun"/>
        </w:rPr>
        <w:t xml:space="preserve"> is blocked</w:t>
      </w:r>
      <w:r w:rsidR="00266BF5" w:rsidRPr="00266BF5">
        <w:rPr>
          <w:rFonts w:eastAsia="SimSun"/>
        </w:rPr>
        <w:t xml:space="preserve">, but there is </w:t>
      </w:r>
      <w:r w:rsidR="0012736C">
        <w:rPr>
          <w:rFonts w:eastAsia="SimSun"/>
        </w:rPr>
        <w:t xml:space="preserve">another beam </w:t>
      </w:r>
      <w:r w:rsidR="00266BF5" w:rsidRPr="00266BF5">
        <w:rPr>
          <w:rFonts w:eastAsia="SimSun"/>
        </w:rPr>
        <w:t xml:space="preserve">direction free of blockage. The DL RSRP of the </w:t>
      </w:r>
      <w:r w:rsidR="0012736C">
        <w:rPr>
          <w:rFonts w:eastAsia="SimSun"/>
        </w:rPr>
        <w:t xml:space="preserve">configured </w:t>
      </w:r>
      <w:r w:rsidR="00266BF5" w:rsidRPr="00266BF5">
        <w:rPr>
          <w:rFonts w:eastAsia="SimSun"/>
        </w:rPr>
        <w:t xml:space="preserve">beam along the LOS direction may be still larger than that of the </w:t>
      </w:r>
      <w:r w:rsidR="0012736C">
        <w:rPr>
          <w:rFonts w:eastAsia="SimSun"/>
        </w:rPr>
        <w:t>other</w:t>
      </w:r>
      <w:r w:rsidR="0012736C" w:rsidRPr="00266BF5">
        <w:rPr>
          <w:rFonts w:eastAsia="SimSun"/>
        </w:rPr>
        <w:t xml:space="preserve"> </w:t>
      </w:r>
      <w:r w:rsidR="00266BF5" w:rsidRPr="00266BF5">
        <w:rPr>
          <w:rFonts w:eastAsia="SimSun"/>
        </w:rPr>
        <w:t>beam</w:t>
      </w:r>
      <w:r w:rsidR="0012736C">
        <w:rPr>
          <w:rFonts w:eastAsia="SimSun"/>
        </w:rPr>
        <w:t>s</w:t>
      </w:r>
      <w:r w:rsidR="00266BF5" w:rsidRPr="00266BF5">
        <w:rPr>
          <w:rFonts w:eastAsia="SimSun"/>
        </w:rPr>
        <w:t xml:space="preserve"> even with the blockage loss; however, the UL RSRP of the </w:t>
      </w:r>
      <w:r w:rsidR="0012736C">
        <w:rPr>
          <w:rFonts w:eastAsia="SimSun"/>
        </w:rPr>
        <w:t xml:space="preserve">configured </w:t>
      </w:r>
      <w:r w:rsidR="00266BF5" w:rsidRPr="00266BF5">
        <w:rPr>
          <w:rFonts w:eastAsia="SimSun"/>
        </w:rPr>
        <w:t xml:space="preserve">beam </w:t>
      </w:r>
      <w:r w:rsidR="00266BF5" w:rsidRPr="00266BF5">
        <w:rPr>
          <w:rFonts w:eastAsia="SimSun"/>
        </w:rPr>
        <w:lastRenderedPageBreak/>
        <w:t xml:space="preserve">along the LOS direction can be significantly less due to MPE related power back-off in this direction. Since the Rel-15 beam report only includes DL RSRP, the network would still select the beam for the UL assuming beam correspondence. It is therefore </w:t>
      </w:r>
      <w:r w:rsidR="000F1AE8">
        <w:rPr>
          <w:rFonts w:eastAsia="SimSun"/>
        </w:rPr>
        <w:t xml:space="preserve">important to </w:t>
      </w:r>
      <w:r w:rsidR="00266BF5" w:rsidRPr="00266BF5">
        <w:rPr>
          <w:rFonts w:eastAsia="SimSun"/>
        </w:rPr>
        <w:t>enhance the beam management framework (beam measurement and report) to improve the beamforming performance in case of MPE.</w:t>
      </w:r>
    </w:p>
    <w:p w14:paraId="4B3B342C" w14:textId="77777777" w:rsidR="0004411C" w:rsidRDefault="0004411C" w:rsidP="0004411C">
      <w:pPr>
        <w:rPr>
          <w:rFonts w:eastAsia="SimSun"/>
        </w:rPr>
      </w:pPr>
    </w:p>
    <w:p w14:paraId="394D6C01" w14:textId="77777777" w:rsidR="000F1AE8" w:rsidRDefault="000F1AE8" w:rsidP="0004411C">
      <w:pPr>
        <w:rPr>
          <w:rFonts w:eastAsia="SimSun"/>
        </w:rPr>
      </w:pPr>
      <w:r>
        <w:rPr>
          <w:rFonts w:eastAsia="SimSun"/>
        </w:rPr>
        <w:t xml:space="preserve">In the most recent discussion of this topic, RAN1 has </w:t>
      </w:r>
      <w:r w:rsidR="0012736C">
        <w:rPr>
          <w:rFonts w:eastAsia="SimSun"/>
        </w:rPr>
        <w:t xml:space="preserve">made </w:t>
      </w:r>
      <w:r>
        <w:rPr>
          <w:rFonts w:eastAsia="SimSun"/>
        </w:rPr>
        <w:t xml:space="preserve">the following </w:t>
      </w:r>
      <w:r w:rsidR="0012736C">
        <w:rPr>
          <w:rFonts w:eastAsia="SimSun"/>
        </w:rPr>
        <w:t xml:space="preserve">decisions </w:t>
      </w:r>
      <w:r>
        <w:rPr>
          <w:rFonts w:eastAsia="SimSun"/>
        </w:rPr>
        <w:t xml:space="preserve">to address the MPE scenario </w:t>
      </w:r>
      <w:r>
        <w:rPr>
          <w:rFonts w:eastAsia="SimSun"/>
        </w:rPr>
        <w:fldChar w:fldCharType="begin"/>
      </w:r>
      <w:r>
        <w:rPr>
          <w:rFonts w:eastAsia="SimSun"/>
        </w:rPr>
        <w:instrText xml:space="preserve"> REF _Ref9424125 \r \h </w:instrText>
      </w:r>
      <w:r>
        <w:rPr>
          <w:rFonts w:eastAsia="SimSun"/>
        </w:rPr>
      </w:r>
      <w:r>
        <w:rPr>
          <w:rFonts w:eastAsia="SimSun"/>
        </w:rPr>
        <w:fldChar w:fldCharType="separate"/>
      </w:r>
      <w:r>
        <w:rPr>
          <w:rFonts w:eastAsia="SimSun"/>
        </w:rPr>
        <w:t>[8]</w:t>
      </w:r>
      <w:r>
        <w:rPr>
          <w:rFonts w:eastAsia="SimSun"/>
        </w:rPr>
        <w:fldChar w:fldCharType="end"/>
      </w:r>
      <w:r>
        <w:rPr>
          <w:rFonts w:eastAsia="SimSun"/>
        </w:rPr>
        <w:t>:</w:t>
      </w:r>
    </w:p>
    <w:p w14:paraId="6A352B0B" w14:textId="77777777" w:rsidR="000F1AE8" w:rsidRDefault="000F1AE8" w:rsidP="0004411C">
      <w:pPr>
        <w:rPr>
          <w:rFonts w:eastAsia="SimSun"/>
        </w:rPr>
      </w:pPr>
    </w:p>
    <w:p w14:paraId="14C1262E" w14:textId="77777777" w:rsidR="000F1AE8" w:rsidRDefault="000F1AE8" w:rsidP="0004411C">
      <w:pPr>
        <w:rPr>
          <w:rFonts w:eastAsia="SimSun"/>
        </w:rPr>
      </w:pPr>
      <w:r>
        <w:rPr>
          <w:noProof/>
        </w:rPr>
        <mc:AlternateContent>
          <mc:Choice Requires="wps">
            <w:drawing>
              <wp:inline distT="0" distB="0" distL="0" distR="0" wp14:anchorId="26621A2F" wp14:editId="1C934635">
                <wp:extent cx="6120765" cy="455457"/>
                <wp:effectExtent l="0" t="0" r="6985" b="13970"/>
                <wp:docPr id="3" name="Text Box 3"/>
                <wp:cNvGraphicFramePr/>
                <a:graphic xmlns:a="http://schemas.openxmlformats.org/drawingml/2006/main">
                  <a:graphicData uri="http://schemas.microsoft.com/office/word/2010/wordprocessingShape">
                    <wps:wsp>
                      <wps:cNvSpPr txBox="1"/>
                      <wps:spPr>
                        <a:xfrm>
                          <a:off x="0" y="0"/>
                          <a:ext cx="6120765" cy="455457"/>
                        </a:xfrm>
                        <a:prstGeom prst="rect">
                          <a:avLst/>
                        </a:prstGeom>
                        <a:noFill/>
                        <a:ln w="6350">
                          <a:solidFill>
                            <a:prstClr val="black"/>
                          </a:solidFill>
                        </a:ln>
                      </wps:spPr>
                      <wps:txbx>
                        <w:txbxContent>
                          <w:p w14:paraId="525B47D4" w14:textId="77777777" w:rsidR="0012736C" w:rsidRDefault="0012736C" w:rsidP="0012736C">
                            <w:pPr>
                              <w:pStyle w:val="LGTdoc"/>
                              <w:spacing w:afterLines="0" w:line="240" w:lineRule="auto"/>
                              <w:contextualSpacing/>
                              <w:rPr>
                                <w:sz w:val="16"/>
                                <w:szCs w:val="16"/>
                                <w:lang w:val="en-US"/>
                              </w:rPr>
                            </w:pPr>
                          </w:p>
                          <w:p w14:paraId="12DF6C55" w14:textId="77777777" w:rsidR="0012736C" w:rsidRPr="005F1E7E" w:rsidRDefault="0012736C" w:rsidP="0012736C">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14:paraId="204BA3F7" w14:textId="77777777"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14:paraId="10DDFF38" w14:textId="77777777"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sz w:val="20"/>
                                <w:szCs w:val="22"/>
                                <w:lang w:val="en-US"/>
                              </w:rPr>
                              <w:t>FFS: Whether to support SRI in addition to CRI/SSBRI</w:t>
                            </w:r>
                          </w:p>
                          <w:p w14:paraId="2F94BB92" w14:textId="77777777"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14:paraId="77EC9AAA" w14:textId="77777777"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14:paraId="4AF668AA" w14:textId="77777777"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 xml:space="preserve">Alt3: Reuse Rel-15 beam specific PHR reporting to determine beam-specific MPE impact transparently, i.e., by difference value between </w:t>
                            </w:r>
                            <w:proofErr w:type="spellStart"/>
                            <w:proofErr w:type="gramStart"/>
                            <w:r w:rsidRPr="005F1E7E">
                              <w:rPr>
                                <w:sz w:val="20"/>
                                <w:szCs w:val="22"/>
                                <w:lang w:val="en-US"/>
                              </w:rPr>
                              <w:t>Pc,max</w:t>
                            </w:r>
                            <w:proofErr w:type="spellEnd"/>
                            <w:proofErr w:type="gramEnd"/>
                            <w:r w:rsidRPr="005F1E7E">
                              <w:rPr>
                                <w:sz w:val="20"/>
                                <w:szCs w:val="22"/>
                                <w:lang w:val="en-US"/>
                              </w:rPr>
                              <w:t xml:space="preserve"> (which is calculated based on P-MPR) and the required transmission power.</w:t>
                            </w:r>
                          </w:p>
                          <w:p w14:paraId="6A1A13CD" w14:textId="77777777"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sz w:val="20"/>
                                <w:szCs w:val="22"/>
                                <w:lang w:val="en-US"/>
                              </w:rPr>
                              <w:t xml:space="preserve">FFS: Enhancement on UL beam configuration for virtual PHR. </w:t>
                            </w:r>
                          </w:p>
                          <w:p w14:paraId="05769BB5" w14:textId="77777777"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 xml:space="preserve">Alt4: No enhancements considering MPE issues in Rel-16 RAN1 specifications. It is up to UE implementation in conjunction to RAN4 </w:t>
                            </w:r>
                            <w:proofErr w:type="spellStart"/>
                            <w:r w:rsidRPr="005F1E7E">
                              <w:rPr>
                                <w:sz w:val="20"/>
                                <w:szCs w:val="22"/>
                                <w:lang w:val="en-US"/>
                              </w:rPr>
                              <w:t>specicfiation</w:t>
                            </w:r>
                            <w:proofErr w:type="spellEnd"/>
                            <w:r w:rsidRPr="005F1E7E">
                              <w:rPr>
                                <w:sz w:val="20"/>
                                <w:szCs w:val="22"/>
                                <w:lang w:val="en-US"/>
                              </w:rPr>
                              <w:t xml:space="preserve"> support.</w:t>
                            </w:r>
                          </w:p>
                          <w:p w14:paraId="32402860" w14:textId="77777777" w:rsidR="0012736C" w:rsidRDefault="0012736C" w:rsidP="0012736C">
                            <w:r>
                              <w:t>If no consensus in RAN1#98, no further discussion in RAN1.</w:t>
                            </w:r>
                          </w:p>
                          <w:p w14:paraId="6259B880" w14:textId="77777777" w:rsidR="0012736C" w:rsidRPr="000F1AE8" w:rsidRDefault="0012736C" w:rsidP="000F1AE8">
                            <w:pPr>
                              <w:pStyle w:val="LGTdoc"/>
                              <w:numPr>
                                <w:ilvl w:val="0"/>
                                <w:numId w:val="33"/>
                              </w:numPr>
                              <w:spacing w:afterLines="0" w:after="0" w:line="240" w:lineRule="auto"/>
                              <w:ind w:left="760"/>
                              <w:contextualSpacing/>
                              <w:rPr>
                                <w:sz w:val="16"/>
                                <w:szCs w:val="16"/>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776A2D0" id="_x0000_t202" coordsize="21600,21600" o:spt="202" path="m,l,21600r21600,l21600,xe">
                <v:stroke joinstyle="miter"/>
                <v:path gradientshapeok="t" o:connecttype="rect"/>
              </v:shapetype>
              <v:shape id="Text Box 3" o:spid="_x0000_s1028" type="#_x0000_t202" style="width:481.95pt;height:35.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" filled="f" strokeweight=".5pt">
                <v:textbox style="mso-fit-shape-to-text:t">
                  <w:txbxContent>
                    <w:p w:rsidR="0012736C" w:rsidRDefault="0012736C" w:rsidP="0012736C">
                      <w:pPr>
                        <w:pStyle w:val="LGTdoc"/>
                        <w:spacing w:afterLines="0" w:line="240" w:lineRule="auto"/>
                        <w:contextualSpacing/>
                        <w:rPr>
                          <w:sz w:val="16"/>
                          <w:szCs w:val="16"/>
                          <w:lang w:val="en-US"/>
                        </w:rPr>
                      </w:pPr>
                    </w:p>
                    <w:p w:rsidR="0012736C" w:rsidRPr="005F1E7E" w:rsidRDefault="0012736C" w:rsidP="0012736C">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sz w:val="20"/>
                          <w:szCs w:val="22"/>
                          <w:lang w:val="en-US"/>
                        </w:rPr>
                        <w:t>FFS: Whether to support SRI in addition to CRI/SSBRI</w:t>
                      </w:r>
                    </w:p>
                    <w:p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 xml:space="preserve">Alt3: Reuse Rel-15 beam specific PHR reporting to determine beam-specific MPE impact transparently, i.e., by difference value between </w:t>
                      </w:r>
                      <w:proofErr w:type="spellStart"/>
                      <w:proofErr w:type="gramStart"/>
                      <w:r w:rsidRPr="005F1E7E">
                        <w:rPr>
                          <w:sz w:val="20"/>
                          <w:szCs w:val="22"/>
                          <w:lang w:val="en-US"/>
                        </w:rPr>
                        <w:t>Pc,max</w:t>
                      </w:r>
                      <w:proofErr w:type="spellEnd"/>
                      <w:proofErr w:type="gramEnd"/>
                      <w:r w:rsidRPr="005F1E7E">
                        <w:rPr>
                          <w:sz w:val="20"/>
                          <w:szCs w:val="22"/>
                          <w:lang w:val="en-US"/>
                        </w:rPr>
                        <w:t xml:space="preserve"> (which is calculated based on P-MPR) and the required transmission power.</w:t>
                      </w:r>
                    </w:p>
                    <w:p w:rsidR="0012736C" w:rsidRPr="005F1E7E" w:rsidRDefault="0012736C" w:rsidP="0012736C">
                      <w:pPr>
                        <w:pStyle w:val="LGTdoc"/>
                        <w:numPr>
                          <w:ilvl w:val="1"/>
                          <w:numId w:val="33"/>
                        </w:numPr>
                        <w:spacing w:afterLines="0" w:after="0" w:line="240" w:lineRule="auto"/>
                        <w:ind w:left="1200"/>
                        <w:contextualSpacing/>
                        <w:rPr>
                          <w:sz w:val="20"/>
                          <w:szCs w:val="22"/>
                          <w:lang w:val="en-US"/>
                        </w:rPr>
                      </w:pPr>
                      <w:r w:rsidRPr="005F1E7E">
                        <w:rPr>
                          <w:sz w:val="20"/>
                          <w:szCs w:val="22"/>
                          <w:lang w:val="en-US"/>
                        </w:rPr>
                        <w:t xml:space="preserve">FFS: Enhancement on UL beam configuration for virtual PHR. </w:t>
                      </w:r>
                    </w:p>
                    <w:p w:rsidR="0012736C" w:rsidRPr="005F1E7E" w:rsidRDefault="0012736C" w:rsidP="0012736C">
                      <w:pPr>
                        <w:pStyle w:val="LGTdoc"/>
                        <w:numPr>
                          <w:ilvl w:val="0"/>
                          <w:numId w:val="33"/>
                        </w:numPr>
                        <w:spacing w:afterLines="0" w:after="0" w:line="240" w:lineRule="auto"/>
                        <w:ind w:left="720" w:hanging="320"/>
                        <w:contextualSpacing/>
                        <w:rPr>
                          <w:sz w:val="20"/>
                          <w:szCs w:val="22"/>
                          <w:lang w:val="en-US"/>
                        </w:rPr>
                      </w:pPr>
                      <w:r w:rsidRPr="005F1E7E">
                        <w:rPr>
                          <w:sz w:val="20"/>
                          <w:szCs w:val="22"/>
                          <w:lang w:val="en-US"/>
                        </w:rPr>
                        <w:t xml:space="preserve">Alt4: No enhancements considering MPE issues in Rel-16 RAN1 specifications. It is up to UE implementation in conjunction to RAN4 </w:t>
                      </w:r>
                      <w:proofErr w:type="spellStart"/>
                      <w:r w:rsidRPr="005F1E7E">
                        <w:rPr>
                          <w:sz w:val="20"/>
                          <w:szCs w:val="22"/>
                          <w:lang w:val="en-US"/>
                        </w:rPr>
                        <w:t>specicfiation</w:t>
                      </w:r>
                      <w:proofErr w:type="spellEnd"/>
                      <w:r w:rsidRPr="005F1E7E">
                        <w:rPr>
                          <w:sz w:val="20"/>
                          <w:szCs w:val="22"/>
                          <w:lang w:val="en-US"/>
                        </w:rPr>
                        <w:t xml:space="preserve"> support.</w:t>
                      </w:r>
                    </w:p>
                    <w:p w:rsidR="0012736C" w:rsidRDefault="0012736C" w:rsidP="0012736C">
                      <w:r>
                        <w:t>If no consensus in RAN1#98, no further discussion in RAN1.</w:t>
                      </w:r>
                    </w:p>
                    <w:p w:rsidR="0012736C" w:rsidRPr="000F1AE8" w:rsidRDefault="0012736C" w:rsidP="000F1AE8">
                      <w:pPr>
                        <w:pStyle w:val="LGTdoc"/>
                        <w:numPr>
                          <w:ilvl w:val="0"/>
                          <w:numId w:val="33"/>
                        </w:numPr>
                        <w:spacing w:afterLines="0" w:after="0" w:line="240" w:lineRule="auto"/>
                        <w:ind w:left="760"/>
                        <w:contextualSpacing/>
                        <w:rPr>
                          <w:sz w:val="16"/>
                          <w:szCs w:val="16"/>
                          <w:lang w:val="en-US"/>
                        </w:rPr>
                      </w:pPr>
                    </w:p>
                  </w:txbxContent>
                </v:textbox>
                <w10:anchorlock/>
              </v:shape>
            </w:pict>
          </mc:Fallback>
        </mc:AlternateContent>
      </w:r>
    </w:p>
    <w:p w14:paraId="50E27CBD" w14:textId="77777777" w:rsidR="000F1AE8" w:rsidRDefault="000F1AE8" w:rsidP="0004411C">
      <w:pPr>
        <w:rPr>
          <w:rFonts w:eastAsia="SimSun"/>
        </w:rPr>
      </w:pPr>
    </w:p>
    <w:p w14:paraId="1BD84A2F" w14:textId="169E8100" w:rsidR="000F1AE8" w:rsidRDefault="008A6452" w:rsidP="0004411C">
      <w:pPr>
        <w:rPr>
          <w:rFonts w:eastAsia="SimSun"/>
        </w:rPr>
      </w:pPr>
      <w:r>
        <w:rPr>
          <w:rFonts w:eastAsia="SimSun"/>
        </w:rPr>
        <w:t xml:space="preserve">From the perspective of accelerating the adoption of </w:t>
      </w:r>
      <w:proofErr w:type="spellStart"/>
      <w:r>
        <w:rPr>
          <w:rFonts w:eastAsia="SimSun"/>
        </w:rPr>
        <w:t>mmWave</w:t>
      </w:r>
      <w:proofErr w:type="spellEnd"/>
      <w:r>
        <w:rPr>
          <w:rFonts w:eastAsia="SimSun"/>
        </w:rPr>
        <w:t xml:space="preserve"> technologies, a solution in the NR specification to effectively manage the UE’s Tx beam such that the beam selection is informed by </w:t>
      </w:r>
      <w:r w:rsidR="007E552A">
        <w:rPr>
          <w:rFonts w:eastAsia="SimSun"/>
        </w:rPr>
        <w:t>RF exposure</w:t>
      </w:r>
      <w:r>
        <w:rPr>
          <w:rFonts w:eastAsia="SimSun"/>
        </w:rPr>
        <w:t xml:space="preserve"> considerations is a worthwhile investment of 3GPP resources and can be an essential enhancement of the baseline Rel-15 solution.</w:t>
      </w:r>
      <w:r w:rsidR="005C1148">
        <w:rPr>
          <w:rFonts w:eastAsia="SimSun"/>
        </w:rPr>
        <w:t xml:space="preserve">  Thus, Alt4, as considered by RAN1, is not a useful outcome.</w:t>
      </w:r>
    </w:p>
    <w:p w14:paraId="53A2B9A6" w14:textId="77777777" w:rsidR="008A6452" w:rsidRDefault="008A6452" w:rsidP="0004411C">
      <w:pPr>
        <w:rPr>
          <w:rFonts w:eastAsia="SimSun"/>
        </w:rPr>
      </w:pPr>
    </w:p>
    <w:p w14:paraId="24B90793" w14:textId="77777777" w:rsidR="008A6452" w:rsidRDefault="008A6452" w:rsidP="0004411C">
      <w:pPr>
        <w:rPr>
          <w:rFonts w:eastAsia="SimSun"/>
        </w:rPr>
      </w:pPr>
      <w:r w:rsidRPr="005C1148">
        <w:rPr>
          <w:rFonts w:eastAsia="SimSun"/>
          <w:b/>
        </w:rPr>
        <w:t>Proposal 1</w:t>
      </w:r>
      <w:r>
        <w:rPr>
          <w:rFonts w:eastAsia="SimSun"/>
        </w:rPr>
        <w:t xml:space="preserve">: RAN shall provide guidance to focus on defining a beam management framework enhancement </w:t>
      </w:r>
      <w:r w:rsidRPr="008A6452">
        <w:rPr>
          <w:rFonts w:eastAsia="SimSun"/>
        </w:rPr>
        <w:t>to allow the UE to avoid the large latency associated with the radio link failure and recovery procedure in an MPE scenario</w:t>
      </w:r>
      <w:r w:rsidR="005C1148">
        <w:rPr>
          <w:rFonts w:eastAsia="SimSun"/>
        </w:rPr>
        <w:t>.</w:t>
      </w:r>
    </w:p>
    <w:p w14:paraId="696445F3" w14:textId="77777777" w:rsidR="000F1AE8" w:rsidRDefault="000F1AE8" w:rsidP="0004411C">
      <w:pPr>
        <w:rPr>
          <w:rFonts w:eastAsia="SimSun"/>
        </w:rPr>
      </w:pPr>
    </w:p>
    <w:p w14:paraId="46DC7A48" w14:textId="77777777" w:rsidR="005C1148" w:rsidRDefault="005C1148" w:rsidP="0004411C">
      <w:pPr>
        <w:rPr>
          <w:rFonts w:eastAsia="SimSun"/>
        </w:rPr>
      </w:pPr>
      <w:r>
        <w:rPr>
          <w:rFonts w:eastAsia="SimSun"/>
        </w:rPr>
        <w:t xml:space="preserve">With 6 months remaining for the Rel-16 MIMO enhancement </w:t>
      </w:r>
      <w:r w:rsidR="007028ED">
        <w:rPr>
          <w:rFonts w:eastAsia="SimSun"/>
        </w:rPr>
        <w:t>W</w:t>
      </w:r>
      <w:r>
        <w:rPr>
          <w:rFonts w:eastAsia="SimSun"/>
        </w:rPr>
        <w:t xml:space="preserve">ork </w:t>
      </w:r>
      <w:r w:rsidR="007028ED">
        <w:rPr>
          <w:rFonts w:eastAsia="SimSun"/>
        </w:rPr>
        <w:t>I</w:t>
      </w:r>
      <w:r>
        <w:rPr>
          <w:rFonts w:eastAsia="SimSun"/>
        </w:rPr>
        <w:t xml:space="preserve">tem, an activity to further scope and prioritize the related objectives in the WID may be anticipated. </w:t>
      </w:r>
      <w:r w:rsidR="0012736C">
        <w:rPr>
          <w:rFonts w:eastAsia="SimSun"/>
        </w:rPr>
        <w:t>While it is understandable that RAN1 sets its own schedule for the discussion, having no solution in Release 16 can be problematic from the point of view of delivering competitive system design in FR2.</w:t>
      </w:r>
      <w:r>
        <w:rPr>
          <w:rFonts w:eastAsia="SimSun"/>
        </w:rPr>
        <w:t xml:space="preserve"> In our understanding, there are two alternatives:</w:t>
      </w:r>
    </w:p>
    <w:p w14:paraId="134BF16D" w14:textId="77777777" w:rsidR="005C1148" w:rsidRDefault="005C1148" w:rsidP="0004411C">
      <w:pPr>
        <w:rPr>
          <w:rFonts w:eastAsia="SimSun"/>
        </w:rPr>
      </w:pPr>
    </w:p>
    <w:p w14:paraId="6379B132" w14:textId="77777777" w:rsidR="005C1148" w:rsidRDefault="00FF2825" w:rsidP="0004411C">
      <w:pPr>
        <w:rPr>
          <w:rFonts w:eastAsia="SimSun"/>
        </w:rPr>
      </w:pPr>
      <w:r>
        <w:rPr>
          <w:rFonts w:eastAsia="SimSun"/>
          <w:b/>
        </w:rPr>
        <w:t>Option</w:t>
      </w:r>
      <w:r w:rsidR="005C1148" w:rsidRPr="005C1148">
        <w:rPr>
          <w:rFonts w:eastAsia="SimSun"/>
          <w:b/>
        </w:rPr>
        <w:t xml:space="preserve"> 1</w:t>
      </w:r>
      <w:r w:rsidR="005C1148">
        <w:rPr>
          <w:rFonts w:eastAsia="SimSun"/>
        </w:rPr>
        <w:t xml:space="preserve">:  Include the MPE scenario as an explicit target within the multi-beam operation objective of the enhanced MIMO </w:t>
      </w:r>
      <w:r w:rsidR="007028ED">
        <w:rPr>
          <w:rFonts w:eastAsia="SimSun"/>
        </w:rPr>
        <w:t>W</w:t>
      </w:r>
      <w:r w:rsidR="005C1148">
        <w:rPr>
          <w:rFonts w:eastAsia="SimSun"/>
        </w:rPr>
        <w:t xml:space="preserve">ork </w:t>
      </w:r>
      <w:r w:rsidR="007028ED">
        <w:rPr>
          <w:rFonts w:eastAsia="SimSun"/>
        </w:rPr>
        <w:t>I</w:t>
      </w:r>
      <w:r w:rsidR="005C1148">
        <w:rPr>
          <w:rFonts w:eastAsia="SimSun"/>
        </w:rPr>
        <w:t xml:space="preserve">tem in the </w:t>
      </w:r>
      <w:r w:rsidR="005C1148" w:rsidRPr="00FF2825">
        <w:rPr>
          <w:rFonts w:eastAsia="SimSun"/>
          <w:i/>
        </w:rPr>
        <w:t>Rel-16</w:t>
      </w:r>
      <w:r w:rsidR="005C1148">
        <w:rPr>
          <w:rFonts w:eastAsia="SimSun"/>
        </w:rPr>
        <w:t xml:space="preserve"> scope.</w:t>
      </w:r>
    </w:p>
    <w:p w14:paraId="4E8FB9C2" w14:textId="77777777" w:rsidR="005C1148" w:rsidRDefault="005C1148" w:rsidP="0004411C">
      <w:pPr>
        <w:rPr>
          <w:rFonts w:eastAsia="SimSun"/>
        </w:rPr>
      </w:pPr>
    </w:p>
    <w:p w14:paraId="7AD62535" w14:textId="77777777" w:rsidR="005C1148" w:rsidRDefault="00FF2825" w:rsidP="0004411C">
      <w:pPr>
        <w:rPr>
          <w:rFonts w:eastAsia="SimSun"/>
        </w:rPr>
      </w:pPr>
      <w:r>
        <w:rPr>
          <w:rFonts w:eastAsia="SimSun"/>
          <w:b/>
        </w:rPr>
        <w:t>Option</w:t>
      </w:r>
      <w:r w:rsidR="005C1148" w:rsidRPr="005C1148">
        <w:rPr>
          <w:rFonts w:eastAsia="SimSun"/>
          <w:b/>
        </w:rPr>
        <w:t xml:space="preserve"> 2</w:t>
      </w:r>
      <w:r w:rsidR="005C1148">
        <w:rPr>
          <w:rFonts w:eastAsia="SimSun"/>
        </w:rPr>
        <w:t xml:space="preserve">:  Include the MPE scenario as an explicit target within the multi-beam operation objective of the potential further enhanced MIMO </w:t>
      </w:r>
      <w:r w:rsidR="007028ED">
        <w:rPr>
          <w:rFonts w:eastAsia="SimSun"/>
        </w:rPr>
        <w:t>W</w:t>
      </w:r>
      <w:r w:rsidR="005C1148">
        <w:rPr>
          <w:rFonts w:eastAsia="SimSun"/>
        </w:rPr>
        <w:t xml:space="preserve">ork </w:t>
      </w:r>
      <w:r w:rsidR="007028ED">
        <w:rPr>
          <w:rFonts w:eastAsia="SimSun"/>
        </w:rPr>
        <w:t>I</w:t>
      </w:r>
      <w:r w:rsidR="005C1148">
        <w:rPr>
          <w:rFonts w:eastAsia="SimSun"/>
        </w:rPr>
        <w:t xml:space="preserve">tem in the </w:t>
      </w:r>
      <w:r w:rsidR="005C1148" w:rsidRPr="00FF2825">
        <w:rPr>
          <w:rFonts w:eastAsia="SimSun"/>
          <w:i/>
        </w:rPr>
        <w:t>Rel-17</w:t>
      </w:r>
      <w:r w:rsidR="005C1148">
        <w:rPr>
          <w:rFonts w:eastAsia="SimSun"/>
        </w:rPr>
        <w:t xml:space="preserve"> scope.</w:t>
      </w:r>
    </w:p>
    <w:p w14:paraId="045E6B60" w14:textId="77777777" w:rsidR="005C1148" w:rsidRDefault="005C1148" w:rsidP="0004411C">
      <w:pPr>
        <w:rPr>
          <w:rFonts w:eastAsia="SimSun"/>
        </w:rPr>
      </w:pPr>
    </w:p>
    <w:p w14:paraId="354A04F0" w14:textId="59C79498" w:rsidR="005C1148" w:rsidRDefault="005C1148" w:rsidP="0004411C">
      <w:pPr>
        <w:rPr>
          <w:rFonts w:eastAsia="SimSun"/>
        </w:rPr>
      </w:pPr>
      <w:r>
        <w:rPr>
          <w:rFonts w:eastAsia="SimSun"/>
        </w:rPr>
        <w:t xml:space="preserve">Given </w:t>
      </w:r>
      <w:r w:rsidR="0012736C">
        <w:rPr>
          <w:rFonts w:eastAsia="SimSun"/>
        </w:rPr>
        <w:t xml:space="preserve">that </w:t>
      </w:r>
      <w:r w:rsidR="007E552A">
        <w:rPr>
          <w:rFonts w:eastAsia="SimSun"/>
        </w:rPr>
        <w:t>RF exposure</w:t>
      </w:r>
      <w:r>
        <w:rPr>
          <w:rFonts w:eastAsia="SimSun"/>
        </w:rPr>
        <w:t xml:space="preserve"> implications associated with the MPE scenario</w:t>
      </w:r>
      <w:r w:rsidR="00960980">
        <w:rPr>
          <w:rFonts w:eastAsia="SimSun"/>
        </w:rPr>
        <w:t xml:space="preserve"> are of critical importance</w:t>
      </w:r>
      <w:r>
        <w:rPr>
          <w:rFonts w:eastAsia="SimSun"/>
        </w:rPr>
        <w:t>, the timeline of adopting the enhancements identified in Proposal 1 should be accelerated</w:t>
      </w:r>
      <w:r w:rsidR="00960980">
        <w:rPr>
          <w:rFonts w:eastAsia="SimSun"/>
        </w:rPr>
        <w:t xml:space="preserve"> adopting the corresponding beam management improvements already in Rel-16</w:t>
      </w:r>
      <w:r w:rsidR="007028ED">
        <w:rPr>
          <w:rFonts w:eastAsia="SimSun"/>
        </w:rPr>
        <w:t>.</w:t>
      </w:r>
    </w:p>
    <w:p w14:paraId="73AC3477" w14:textId="77777777" w:rsidR="005C1148" w:rsidRDefault="005C1148" w:rsidP="0004411C">
      <w:pPr>
        <w:rPr>
          <w:rFonts w:eastAsia="SimSun"/>
        </w:rPr>
      </w:pPr>
    </w:p>
    <w:p w14:paraId="3065ABCC" w14:textId="77777777" w:rsidR="005C1148" w:rsidRDefault="005C1148" w:rsidP="0004411C">
      <w:pPr>
        <w:rPr>
          <w:rFonts w:eastAsia="SimSun"/>
        </w:rPr>
      </w:pPr>
      <w:r w:rsidRPr="005C1148">
        <w:rPr>
          <w:rFonts w:eastAsia="SimSun"/>
          <w:b/>
        </w:rPr>
        <w:lastRenderedPageBreak/>
        <w:t>Proposal 2</w:t>
      </w:r>
      <w:r>
        <w:rPr>
          <w:rFonts w:eastAsia="SimSun"/>
        </w:rPr>
        <w:t xml:space="preserve">: RAN shall revise the Rel-16 </w:t>
      </w:r>
      <w:proofErr w:type="spellStart"/>
      <w:r>
        <w:rPr>
          <w:rFonts w:eastAsia="SimSun"/>
        </w:rPr>
        <w:t>eMIMO</w:t>
      </w:r>
      <w:proofErr w:type="spellEnd"/>
      <w:r>
        <w:rPr>
          <w:rFonts w:eastAsia="SimSun"/>
        </w:rPr>
        <w:t xml:space="preserve"> WID to include the MPE scenario as an explicit target within the multi-beam operation objective in the Rel-16 scope</w:t>
      </w:r>
    </w:p>
    <w:p w14:paraId="477C809C" w14:textId="77777777" w:rsidR="005C1148" w:rsidRDefault="005C1148" w:rsidP="0004411C">
      <w:pPr>
        <w:rPr>
          <w:rFonts w:eastAsia="SimSun"/>
        </w:rPr>
      </w:pPr>
    </w:p>
    <w:p w14:paraId="0E5EAFCD" w14:textId="77777777" w:rsidR="00960980" w:rsidRDefault="00960980" w:rsidP="00960980">
      <w:pPr>
        <w:rPr>
          <w:rFonts w:eastAsia="SimSun"/>
        </w:rPr>
      </w:pPr>
      <w:r>
        <w:rPr>
          <w:rFonts w:eastAsia="SimSun"/>
        </w:rPr>
        <w:t xml:space="preserve">An explicit objective in the Rel-16 enhanced MIMO Work Item will also ensure that time is allocated in the RAN1 meetings for discussing the topic. This new objective could be included to the Rel-16 </w:t>
      </w:r>
      <w:proofErr w:type="spellStart"/>
      <w:r>
        <w:rPr>
          <w:rFonts w:eastAsia="SimSun"/>
        </w:rPr>
        <w:t>eMIMO</w:t>
      </w:r>
      <w:proofErr w:type="spellEnd"/>
      <w:r>
        <w:rPr>
          <w:rFonts w:eastAsia="SimSun"/>
        </w:rPr>
        <w:t xml:space="preserve"> WID e.g. as follows:</w:t>
      </w:r>
    </w:p>
    <w:p w14:paraId="618AF7C1" w14:textId="77777777" w:rsidR="00960980" w:rsidRDefault="00960980" w:rsidP="00960980">
      <w:pPr>
        <w:rPr>
          <w:rFonts w:eastAsia="SimSun"/>
        </w:rPr>
      </w:pPr>
    </w:p>
    <w:tbl>
      <w:tblPr>
        <w:tblStyle w:val="TableGrid"/>
        <w:tblW w:w="0" w:type="auto"/>
        <w:tblLook w:val="04A0" w:firstRow="1" w:lastRow="0" w:firstColumn="1" w:lastColumn="0" w:noHBand="0" w:noVBand="1"/>
      </w:tblPr>
      <w:tblGrid>
        <w:gridCol w:w="9629"/>
      </w:tblGrid>
      <w:tr w:rsidR="00960980" w14:paraId="7A36F6A7" w14:textId="77777777" w:rsidTr="005D1196">
        <w:tc>
          <w:tcPr>
            <w:tcW w:w="9629" w:type="dxa"/>
          </w:tcPr>
          <w:p w14:paraId="2B4F8E5E" w14:textId="77777777" w:rsidR="00960980" w:rsidRPr="00401C76" w:rsidRDefault="00960980" w:rsidP="005D1196">
            <w:pPr>
              <w:numPr>
                <w:ilvl w:val="1"/>
                <w:numId w:val="33"/>
              </w:numPr>
              <w:overflowPunct w:val="0"/>
              <w:autoSpaceDE w:val="0"/>
              <w:autoSpaceDN w:val="0"/>
              <w:adjustRightInd w:val="0"/>
              <w:snapToGrid w:val="0"/>
              <w:spacing w:after="120"/>
              <w:ind w:left="1200" w:right="-99"/>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26156B2A" w14:textId="77777777" w:rsidR="00960980" w:rsidRPr="00401C76" w:rsidRDefault="00960980" w:rsidP="005D1196">
            <w:pPr>
              <w:numPr>
                <w:ilvl w:val="2"/>
                <w:numId w:val="33"/>
              </w:numPr>
              <w:overflowPunct w:val="0"/>
              <w:autoSpaceDE w:val="0"/>
              <w:autoSpaceDN w:val="0"/>
              <w:adjustRightInd w:val="0"/>
              <w:snapToGrid w:val="0"/>
              <w:spacing w:after="120"/>
              <w:ind w:left="1600"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EBCFAE2" w14:textId="77777777" w:rsidR="00960980" w:rsidRPr="00401C76" w:rsidRDefault="00960980" w:rsidP="005D1196">
            <w:pPr>
              <w:numPr>
                <w:ilvl w:val="2"/>
                <w:numId w:val="33"/>
              </w:numPr>
              <w:overflowPunct w:val="0"/>
              <w:autoSpaceDE w:val="0"/>
              <w:autoSpaceDN w:val="0"/>
              <w:adjustRightInd w:val="0"/>
              <w:snapToGrid w:val="0"/>
              <w:spacing w:after="120"/>
              <w:ind w:left="1600" w:right="-99"/>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52F174A9" w14:textId="77777777" w:rsidR="00960980" w:rsidRPr="001B2960" w:rsidRDefault="00960980" w:rsidP="005D1196">
            <w:pPr>
              <w:numPr>
                <w:ilvl w:val="2"/>
                <w:numId w:val="33"/>
              </w:numPr>
              <w:overflowPunct w:val="0"/>
              <w:autoSpaceDE w:val="0"/>
              <w:autoSpaceDN w:val="0"/>
              <w:adjustRightInd w:val="0"/>
              <w:snapToGrid w:val="0"/>
              <w:spacing w:after="120"/>
              <w:ind w:left="1600" w:right="-99"/>
              <w:rPr>
                <w:lang w:eastAsia="ko-KR"/>
              </w:rPr>
            </w:pPr>
            <w:r w:rsidRPr="00401C76">
              <w:rPr>
                <w:rFonts w:hint="eastAsia"/>
                <w:lang w:eastAsia="ko-KR"/>
              </w:rPr>
              <w:t xml:space="preserve">Specify beam failure recovery for </w:t>
            </w:r>
            <w:proofErr w:type="spellStart"/>
            <w:r w:rsidRPr="00401C76">
              <w:rPr>
                <w:rFonts w:hint="eastAsia"/>
                <w:lang w:eastAsia="ko-KR"/>
              </w:rPr>
              <w:t>SCell</w:t>
            </w:r>
            <w:proofErr w:type="spellEnd"/>
            <w:r w:rsidRPr="00401C76">
              <w:rPr>
                <w:rFonts w:hint="eastAsia"/>
                <w:lang w:eastAsia="ko-KR"/>
              </w:rPr>
              <w:t xml:space="preserve"> </w:t>
            </w:r>
            <w:r w:rsidRPr="0002333A">
              <w:rPr>
                <w:lang w:eastAsia="ko-KR"/>
              </w:rPr>
              <w:t xml:space="preserve">with DL/UL as well as DL-only, where </w:t>
            </w:r>
            <w:proofErr w:type="spellStart"/>
            <w:r w:rsidRPr="0002333A">
              <w:rPr>
                <w:lang w:eastAsia="ko-KR"/>
              </w:rPr>
              <w:t>PCell</w:t>
            </w:r>
            <w:proofErr w:type="spellEnd"/>
            <w:r w:rsidRPr="0002333A">
              <w:rPr>
                <w:lang w:eastAsia="ko-KR"/>
              </w:rPr>
              <w:t xml:space="preserve"> can be operating in FR1 as well as FR2 </w:t>
            </w:r>
          </w:p>
          <w:p w14:paraId="141558F4" w14:textId="77777777" w:rsidR="00960980" w:rsidRPr="005D1196" w:rsidRDefault="00960980" w:rsidP="005D1196">
            <w:pPr>
              <w:numPr>
                <w:ilvl w:val="2"/>
                <w:numId w:val="33"/>
              </w:numPr>
              <w:overflowPunct w:val="0"/>
              <w:autoSpaceDE w:val="0"/>
              <w:autoSpaceDN w:val="0"/>
              <w:adjustRightInd w:val="0"/>
              <w:snapToGrid w:val="0"/>
              <w:spacing w:after="120"/>
              <w:ind w:left="1600" w:right="-99"/>
              <w:rPr>
                <w:lang w:eastAsia="ko-KR"/>
              </w:rPr>
            </w:pPr>
            <w:r w:rsidRPr="00FF6E4F">
              <w:rPr>
                <w:rFonts w:eastAsia="Malgun Gothic" w:hint="eastAsia"/>
                <w:lang w:eastAsia="ko-KR"/>
              </w:rPr>
              <w:t>Specify measurement and reporting of either L1-RSRQ or L1-SINR</w:t>
            </w:r>
          </w:p>
          <w:p w14:paraId="12024F27" w14:textId="77777777" w:rsidR="00960980" w:rsidRPr="006D3602" w:rsidRDefault="00960980" w:rsidP="005D1196">
            <w:pPr>
              <w:numPr>
                <w:ilvl w:val="2"/>
                <w:numId w:val="33"/>
              </w:numPr>
              <w:overflowPunct w:val="0"/>
              <w:autoSpaceDE w:val="0"/>
              <w:autoSpaceDN w:val="0"/>
              <w:adjustRightInd w:val="0"/>
              <w:snapToGrid w:val="0"/>
              <w:spacing w:after="120"/>
              <w:ind w:left="1600" w:right="-99"/>
              <w:rPr>
                <w:highlight w:val="yellow"/>
                <w:lang w:eastAsia="ko-KR"/>
              </w:rPr>
            </w:pPr>
            <w:r w:rsidRPr="006D3602">
              <w:rPr>
                <w:highlight w:val="yellow"/>
                <w:lang w:eastAsia="ko-KR"/>
              </w:rPr>
              <w:t xml:space="preserve">Specify solutions for </w:t>
            </w:r>
            <w:r w:rsidRPr="006D3602">
              <w:rPr>
                <w:rFonts w:eastAsia="SimSun"/>
                <w:highlight w:val="yellow"/>
              </w:rPr>
              <w:t xml:space="preserve">avoiding radio link failures and connection releases due to FR2 UE </w:t>
            </w:r>
            <w:r w:rsidRPr="006D3602">
              <w:rPr>
                <w:highlight w:val="yellow"/>
              </w:rPr>
              <w:t>compliance with maximum permissible exposure (MPE) requirements</w:t>
            </w:r>
          </w:p>
          <w:p w14:paraId="7DA33BB8" w14:textId="77777777" w:rsidR="00960980" w:rsidRDefault="00960980" w:rsidP="005D1196">
            <w:pPr>
              <w:rPr>
                <w:rFonts w:eastAsia="SimSun"/>
              </w:rPr>
            </w:pPr>
          </w:p>
        </w:tc>
      </w:tr>
    </w:tbl>
    <w:p w14:paraId="29A16BC4" w14:textId="77777777" w:rsidR="00960980" w:rsidRDefault="00960980" w:rsidP="00960980">
      <w:pPr>
        <w:rPr>
          <w:rFonts w:eastAsia="SimSun"/>
        </w:rPr>
      </w:pPr>
    </w:p>
    <w:p w14:paraId="30B004DD" w14:textId="77777777" w:rsidR="00960980" w:rsidRDefault="00960980" w:rsidP="00960980">
      <w:pPr>
        <w:rPr>
          <w:rFonts w:eastAsia="SimSun"/>
        </w:rPr>
      </w:pPr>
    </w:p>
    <w:p w14:paraId="6BB750C6" w14:textId="77777777" w:rsidR="00960980" w:rsidRDefault="00960980" w:rsidP="0004411C">
      <w:pPr>
        <w:rPr>
          <w:rFonts w:eastAsia="SimSun"/>
        </w:rPr>
      </w:pPr>
    </w:p>
    <w:p w14:paraId="72A2A87F" w14:textId="77777777" w:rsidR="009910A6" w:rsidRPr="009910A6" w:rsidRDefault="009910A6" w:rsidP="009910A6">
      <w:pPr>
        <w:rPr>
          <w:rFonts w:eastAsia="SimSun"/>
        </w:rPr>
      </w:pPr>
      <w:r>
        <w:rPr>
          <w:rFonts w:eastAsia="SimSun"/>
        </w:rPr>
        <w:t>T</w:t>
      </w:r>
      <w:r w:rsidRPr="009910A6">
        <w:rPr>
          <w:rFonts w:eastAsia="SimSun"/>
        </w:rPr>
        <w:t xml:space="preserve">he enhancements mentioned in the </w:t>
      </w:r>
      <w:r>
        <w:rPr>
          <w:rFonts w:eastAsia="SimSun"/>
        </w:rPr>
        <w:t>RAN4</w:t>
      </w:r>
      <w:r w:rsidRPr="009910A6">
        <w:rPr>
          <w:rFonts w:eastAsia="SimSun"/>
        </w:rPr>
        <w:t xml:space="preserve"> objectives are anticipated as separate and</w:t>
      </w:r>
      <w:r>
        <w:rPr>
          <w:rFonts w:eastAsia="SimSun"/>
        </w:rPr>
        <w:t xml:space="preserve"> </w:t>
      </w:r>
      <w:r w:rsidRPr="009910A6">
        <w:rPr>
          <w:rFonts w:eastAsia="SimSun"/>
        </w:rPr>
        <w:t>complementary solutions to any potential NR FR2 beam management enhancement solutions which RAN1 may define in the scope of the NR MIMO enhancement Work Item.</w:t>
      </w:r>
      <w:r w:rsidR="00394EA4">
        <w:rPr>
          <w:rFonts w:eastAsia="SimSun"/>
        </w:rPr>
        <w:t xml:space="preserve">  These enhancements may be, for example, dynamic indication of </w:t>
      </w:r>
      <w:proofErr w:type="spellStart"/>
      <w:r w:rsidR="00394EA4" w:rsidRPr="009E12C9">
        <w:rPr>
          <w:rFonts w:eastAsia="SimSun"/>
          <w:i/>
        </w:rPr>
        <w:t>maxUplinkDutyCycle</w:t>
      </w:r>
      <w:proofErr w:type="spellEnd"/>
      <w:r w:rsidR="00394EA4">
        <w:rPr>
          <w:rFonts w:eastAsia="SimSun"/>
        </w:rPr>
        <w:t xml:space="preserve">, MPE event indication, and power headroom report enhancement; other enhancements are not precluded.  However, it is possible for </w:t>
      </w:r>
      <w:r w:rsidR="005C1148">
        <w:rPr>
          <w:rFonts w:eastAsia="SimSun"/>
        </w:rPr>
        <w:t xml:space="preserve">RAN to provide guidance to </w:t>
      </w:r>
      <w:r w:rsidR="00394EA4">
        <w:rPr>
          <w:rFonts w:eastAsia="SimSun"/>
        </w:rPr>
        <w:t xml:space="preserve">RAN4 that beam management enhancements </w:t>
      </w:r>
      <w:r w:rsidR="005C1148">
        <w:rPr>
          <w:rFonts w:eastAsia="SimSun"/>
        </w:rPr>
        <w:t>are</w:t>
      </w:r>
      <w:r w:rsidR="00394EA4">
        <w:rPr>
          <w:rFonts w:eastAsia="SimSun"/>
        </w:rPr>
        <w:t xml:space="preserve"> clearly not in the scope of RAN4 work.</w:t>
      </w:r>
    </w:p>
    <w:p w14:paraId="652717FB" w14:textId="77777777" w:rsidR="009910A6" w:rsidRDefault="009910A6" w:rsidP="009910A6">
      <w:pPr>
        <w:rPr>
          <w:rFonts w:eastAsia="SimSun"/>
        </w:rPr>
      </w:pPr>
    </w:p>
    <w:p w14:paraId="27CFDE2A" w14:textId="77777777" w:rsidR="006D3602" w:rsidRDefault="006D3602" w:rsidP="009910A6">
      <w:pPr>
        <w:rPr>
          <w:rFonts w:eastAsia="SimSun"/>
        </w:rPr>
      </w:pPr>
    </w:p>
    <w:p w14:paraId="6C8AACE6" w14:textId="77777777" w:rsidR="00D14C26" w:rsidRPr="00871EA3" w:rsidRDefault="0036017F" w:rsidP="00F93EB0">
      <w:pPr>
        <w:pStyle w:val="Heading1"/>
        <w:rPr>
          <w:lang w:val="en-US"/>
        </w:rPr>
      </w:pPr>
      <w:r>
        <w:rPr>
          <w:lang w:val="en-US"/>
        </w:rPr>
        <w:t>Conclusions</w:t>
      </w:r>
    </w:p>
    <w:p w14:paraId="1F17E3E0" w14:textId="77777777"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728DC6A3" w14:textId="77777777" w:rsidR="00A61863" w:rsidRDefault="00A61863" w:rsidP="00B9532A"/>
    <w:p w14:paraId="440A593F" w14:textId="77777777" w:rsidR="005C1148" w:rsidRDefault="005C1148" w:rsidP="005C1148">
      <w:pPr>
        <w:rPr>
          <w:rFonts w:eastAsia="SimSun"/>
        </w:rPr>
      </w:pPr>
      <w:r w:rsidRPr="005C1148">
        <w:rPr>
          <w:rFonts w:eastAsia="SimSun"/>
          <w:b/>
        </w:rPr>
        <w:t>Proposal 1</w:t>
      </w:r>
      <w:r>
        <w:rPr>
          <w:rFonts w:eastAsia="SimSun"/>
        </w:rPr>
        <w:t xml:space="preserve">: RAN shall provide guidance to focus on defining a beam management framework enhancement </w:t>
      </w:r>
      <w:r w:rsidRPr="008A6452">
        <w:rPr>
          <w:rFonts w:eastAsia="SimSun"/>
        </w:rPr>
        <w:t>to allow the UE to avoid the large latency associated with the radio link failure and recovery procedure in an MPE scenario</w:t>
      </w:r>
      <w:r>
        <w:rPr>
          <w:rFonts w:eastAsia="SimSun"/>
        </w:rPr>
        <w:t>.</w:t>
      </w:r>
    </w:p>
    <w:p w14:paraId="5C0E8D71" w14:textId="77777777" w:rsidR="005C1148" w:rsidRDefault="005C1148" w:rsidP="005C1148">
      <w:pPr>
        <w:rPr>
          <w:rFonts w:eastAsia="SimSun"/>
        </w:rPr>
      </w:pPr>
    </w:p>
    <w:p w14:paraId="355513CC" w14:textId="77777777" w:rsidR="005C1148" w:rsidRDefault="005C1148" w:rsidP="005C1148">
      <w:pPr>
        <w:rPr>
          <w:rFonts w:eastAsia="SimSun"/>
        </w:rPr>
      </w:pPr>
      <w:r w:rsidRPr="005C1148">
        <w:rPr>
          <w:rFonts w:eastAsia="SimSun"/>
          <w:b/>
        </w:rPr>
        <w:t>Proposal 2</w:t>
      </w:r>
      <w:r>
        <w:rPr>
          <w:rFonts w:eastAsia="SimSun"/>
        </w:rPr>
        <w:t xml:space="preserve">: RAN shall revise the Rel-16 </w:t>
      </w:r>
      <w:proofErr w:type="spellStart"/>
      <w:r>
        <w:rPr>
          <w:rFonts w:eastAsia="SimSun"/>
        </w:rPr>
        <w:t>eMIMO</w:t>
      </w:r>
      <w:proofErr w:type="spellEnd"/>
      <w:r>
        <w:rPr>
          <w:rFonts w:eastAsia="SimSun"/>
        </w:rPr>
        <w:t xml:space="preserve"> WID to include the MPE scenario as an explicit target within the multi-beam operation objective in the Rel-16 scope</w:t>
      </w:r>
    </w:p>
    <w:p w14:paraId="1BE55A98" w14:textId="77777777" w:rsidR="006D3602" w:rsidRDefault="006D3602" w:rsidP="005C1148">
      <w:pPr>
        <w:rPr>
          <w:rFonts w:eastAsia="SimSun"/>
        </w:rPr>
      </w:pPr>
      <w:r>
        <w:rPr>
          <w:rFonts w:eastAsia="SimSun"/>
        </w:rPr>
        <w:br w:type="page"/>
      </w:r>
    </w:p>
    <w:p w14:paraId="48D138C2" w14:textId="77777777" w:rsidR="005C1148" w:rsidRDefault="005C1148" w:rsidP="005C1148">
      <w:pPr>
        <w:rPr>
          <w:rFonts w:eastAsia="SimSun"/>
        </w:rPr>
      </w:pPr>
    </w:p>
    <w:p w14:paraId="1D7B4584" w14:textId="77777777" w:rsidR="0017048A" w:rsidRPr="00871EA3" w:rsidRDefault="0017048A" w:rsidP="00342BBF">
      <w:pPr>
        <w:pStyle w:val="Heading1"/>
        <w:rPr>
          <w:lang w:val="en-US"/>
        </w:rPr>
      </w:pPr>
      <w:r w:rsidRPr="00871EA3">
        <w:rPr>
          <w:lang w:val="en-US"/>
        </w:rPr>
        <w:t>References</w:t>
      </w:r>
    </w:p>
    <w:p w14:paraId="1D26A708" w14:textId="77777777" w:rsidR="005007F2" w:rsidRDefault="008B2A22" w:rsidP="00804EBC">
      <w:pPr>
        <w:widowControl w:val="0"/>
        <w:numPr>
          <w:ilvl w:val="0"/>
          <w:numId w:val="5"/>
        </w:numPr>
      </w:pPr>
      <w:bookmarkStart w:id="1" w:name="_Ref525858808"/>
      <w:bookmarkStart w:id="2" w:name="_Ref4674769"/>
      <w:r>
        <w:t xml:space="preserve">3GPP </w:t>
      </w:r>
      <w:r w:rsidR="0036017F">
        <w:t>TS38.101-2</w:t>
      </w:r>
      <w:bookmarkEnd w:id="1"/>
      <w:r>
        <w:t>, “</w:t>
      </w:r>
      <w:r w:rsidR="00312D4D">
        <w:t xml:space="preserve">NR; </w:t>
      </w:r>
      <w:r w:rsidRPr="008B2A22">
        <w:t>User Equipment (UE) radio transmission and reception; Part 2: Range 2</w:t>
      </w:r>
      <w:r>
        <w:t xml:space="preserve"> </w:t>
      </w:r>
      <w:r w:rsidRPr="008B2A22">
        <w:t>Standalone</w:t>
      </w:r>
      <w:r>
        <w:t>,” V15.5.0, 3GPP RAN #83, March 2019</w:t>
      </w:r>
      <w:bookmarkEnd w:id="2"/>
    </w:p>
    <w:p w14:paraId="6EE29BB8" w14:textId="77777777" w:rsidR="00804EBC" w:rsidRPr="00E75756" w:rsidRDefault="000F7446" w:rsidP="00A60163">
      <w:pPr>
        <w:widowControl w:val="0"/>
        <w:numPr>
          <w:ilvl w:val="0"/>
          <w:numId w:val="5"/>
        </w:numPr>
      </w:pPr>
      <w:bookmarkStart w:id="3" w:name="_Ref4767149"/>
      <w:bookmarkStart w:id="4" w:name="_Ref4665285"/>
      <w:r>
        <w:rPr>
          <w:sz w:val="22"/>
          <w:szCs w:val="22"/>
        </w:rPr>
        <w:t>R4-1907593</w:t>
      </w:r>
      <w:r w:rsidR="00804EBC">
        <w:rPr>
          <w:sz w:val="22"/>
          <w:szCs w:val="22"/>
        </w:rPr>
        <w:t>, “</w:t>
      </w:r>
      <w:r>
        <w:rPr>
          <w:sz w:val="22"/>
          <w:szCs w:val="22"/>
        </w:rPr>
        <w:t>LS on UE feature list</w:t>
      </w:r>
      <w:r w:rsidR="00804EBC">
        <w:rPr>
          <w:sz w:val="22"/>
          <w:szCs w:val="22"/>
        </w:rPr>
        <w:t>”</w:t>
      </w:r>
      <w:r>
        <w:rPr>
          <w:sz w:val="22"/>
          <w:szCs w:val="22"/>
        </w:rPr>
        <w:t>,</w:t>
      </w:r>
      <w:r w:rsidR="00804EBC">
        <w:rPr>
          <w:sz w:val="22"/>
          <w:szCs w:val="22"/>
        </w:rPr>
        <w:t xml:space="preserve"> NTT DOCOMO, 3GPP RAN</w:t>
      </w:r>
      <w:r w:rsidR="007F036A">
        <w:rPr>
          <w:sz w:val="22"/>
          <w:szCs w:val="22"/>
        </w:rPr>
        <w:t>4#91</w:t>
      </w:r>
      <w:r w:rsidR="00804EBC">
        <w:rPr>
          <w:sz w:val="22"/>
          <w:szCs w:val="22"/>
        </w:rPr>
        <w:t>, March 2019</w:t>
      </w:r>
      <w:bookmarkEnd w:id="3"/>
    </w:p>
    <w:p w14:paraId="067CDC6E" w14:textId="77777777" w:rsidR="00E75756" w:rsidRDefault="00CF4D5E" w:rsidP="00A60163">
      <w:pPr>
        <w:widowControl w:val="0"/>
        <w:numPr>
          <w:ilvl w:val="0"/>
          <w:numId w:val="5"/>
        </w:numPr>
      </w:pPr>
      <w:bookmarkStart w:id="5" w:name="_Ref4782354"/>
      <w:r w:rsidRPr="00CF4D5E">
        <w:t>RP-182863</w:t>
      </w:r>
      <w:r>
        <w:t>, “</w:t>
      </w:r>
      <w:r w:rsidRPr="00CF4D5E">
        <w:t>Revised WID: Enhancements on MIMO for NR</w:t>
      </w:r>
      <w:r>
        <w:t>,” Samsung, 3GPP RAN #82, December 2018</w:t>
      </w:r>
      <w:bookmarkEnd w:id="5"/>
    </w:p>
    <w:p w14:paraId="7F2121BA" w14:textId="77777777" w:rsidR="008F5805" w:rsidRDefault="000353CB" w:rsidP="000353CB">
      <w:pPr>
        <w:pStyle w:val="ListParagraph"/>
        <w:numPr>
          <w:ilvl w:val="0"/>
          <w:numId w:val="5"/>
        </w:numPr>
        <w:rPr>
          <w:rFonts w:eastAsia="Times New Roman"/>
          <w:lang w:eastAsia="en-US" w:bidi="ar-SA"/>
        </w:rPr>
      </w:pPr>
      <w:bookmarkStart w:id="6" w:name="_Ref4782588"/>
      <w:r w:rsidRPr="000353CB">
        <w:t>R1-1814122</w:t>
      </w:r>
      <w:r>
        <w:t>, “</w:t>
      </w:r>
      <w:r w:rsidRPr="000353CB">
        <w:rPr>
          <w:rFonts w:eastAsia="Times New Roman"/>
          <w:lang w:eastAsia="en-US" w:bidi="ar-SA"/>
        </w:rPr>
        <w:t>Updated feature lead summary of Enhancements on Multi-beam Operations</w:t>
      </w:r>
      <w:r>
        <w:rPr>
          <w:rFonts w:eastAsia="Times New Roman"/>
          <w:lang w:eastAsia="en-US" w:bidi="ar-SA"/>
        </w:rPr>
        <w:t>,” LG Electronics, 3GPP RAN1 #95, November 2018</w:t>
      </w:r>
      <w:bookmarkEnd w:id="6"/>
    </w:p>
    <w:p w14:paraId="3517DE7F" w14:textId="77777777" w:rsidR="000353CB" w:rsidRDefault="000353CB" w:rsidP="000353CB">
      <w:pPr>
        <w:pStyle w:val="ListParagraph"/>
        <w:numPr>
          <w:ilvl w:val="0"/>
          <w:numId w:val="5"/>
        </w:numPr>
        <w:rPr>
          <w:rFonts w:eastAsia="Times New Roman"/>
          <w:lang w:eastAsia="en-US" w:bidi="ar-SA"/>
        </w:rPr>
      </w:pPr>
      <w:bookmarkStart w:id="7" w:name="_Ref4782590"/>
      <w:r w:rsidRPr="000353CB">
        <w:rPr>
          <w:rFonts w:eastAsia="Times New Roman"/>
          <w:lang w:eastAsia="en-US" w:bidi="ar-SA"/>
        </w:rPr>
        <w:t>R1-1901430</w:t>
      </w:r>
      <w:r>
        <w:rPr>
          <w:rFonts w:eastAsia="Times New Roman"/>
          <w:lang w:eastAsia="en-US" w:bidi="ar-SA"/>
        </w:rPr>
        <w:t>, “</w:t>
      </w:r>
      <w:r w:rsidRPr="000353CB">
        <w:rPr>
          <w:rFonts w:eastAsia="Times New Roman"/>
          <w:lang w:eastAsia="en-US" w:bidi="ar-SA"/>
        </w:rPr>
        <w:t>Updated feature lead summary of Enhancements on Multi-beam Operations</w:t>
      </w:r>
      <w:r>
        <w:rPr>
          <w:rFonts w:eastAsia="Times New Roman"/>
          <w:lang w:eastAsia="en-US" w:bidi="ar-SA"/>
        </w:rPr>
        <w:t>,” LG Electronics, 3GPP RAN1 AH#1901, January 2019</w:t>
      </w:r>
      <w:bookmarkEnd w:id="7"/>
    </w:p>
    <w:p w14:paraId="6FBF86C6" w14:textId="77777777" w:rsidR="000353CB" w:rsidRPr="000353CB" w:rsidRDefault="000353CB" w:rsidP="000353CB">
      <w:pPr>
        <w:pStyle w:val="ListParagraph"/>
        <w:numPr>
          <w:ilvl w:val="0"/>
          <w:numId w:val="5"/>
        </w:numPr>
        <w:rPr>
          <w:rFonts w:eastAsia="Times New Roman"/>
          <w:lang w:eastAsia="en-US" w:bidi="ar-SA"/>
        </w:rPr>
      </w:pPr>
      <w:bookmarkStart w:id="8" w:name="_Ref4782705"/>
      <w:r w:rsidRPr="000353CB">
        <w:rPr>
          <w:rFonts w:eastAsia="Times New Roman"/>
          <w:lang w:eastAsia="en-US" w:bidi="ar-SA"/>
        </w:rPr>
        <w:t>R1-1903686</w:t>
      </w:r>
      <w:r>
        <w:rPr>
          <w:rFonts w:eastAsia="Times New Roman"/>
          <w:lang w:eastAsia="en-US" w:bidi="ar-SA"/>
        </w:rPr>
        <w:t>, “</w:t>
      </w:r>
      <w:r w:rsidRPr="000353CB">
        <w:rPr>
          <w:rFonts w:eastAsia="Times New Roman"/>
          <w:lang w:eastAsia="en-US" w:bidi="ar-SA"/>
        </w:rPr>
        <w:t>Feature lead summary of Enhancements on Multi-beam Operations</w:t>
      </w:r>
      <w:r>
        <w:rPr>
          <w:rFonts w:eastAsia="Times New Roman"/>
          <w:lang w:eastAsia="en-US" w:bidi="ar-SA"/>
        </w:rPr>
        <w:t>,” LG Electronics, 3GPP RAN1 #96, February 2019</w:t>
      </w:r>
      <w:bookmarkEnd w:id="8"/>
    </w:p>
    <w:p w14:paraId="21A25590" w14:textId="77777777" w:rsidR="003652C0" w:rsidRDefault="003652C0" w:rsidP="00A60163">
      <w:pPr>
        <w:widowControl w:val="0"/>
        <w:numPr>
          <w:ilvl w:val="0"/>
          <w:numId w:val="5"/>
        </w:numPr>
      </w:pPr>
      <w:bookmarkStart w:id="9" w:name="_Ref9424123"/>
      <w:bookmarkStart w:id="10" w:name="_Ref4782745"/>
      <w:r w:rsidRPr="003652C0">
        <w:t>R1-1905838</w:t>
      </w:r>
      <w:r>
        <w:t>, “</w:t>
      </w:r>
      <w:r w:rsidRPr="003652C0">
        <w:t>Updated feature lead summary of Enhancements on Multi-beam Operations</w:t>
      </w:r>
      <w:r>
        <w:t>,” LG Electronics, 3GPP RAN1 #96bis, April 2019</w:t>
      </w:r>
      <w:bookmarkEnd w:id="9"/>
    </w:p>
    <w:p w14:paraId="6BB9440F" w14:textId="77777777" w:rsidR="003652C0" w:rsidRDefault="003652C0" w:rsidP="00A60163">
      <w:pPr>
        <w:widowControl w:val="0"/>
        <w:numPr>
          <w:ilvl w:val="0"/>
          <w:numId w:val="5"/>
        </w:numPr>
      </w:pPr>
      <w:bookmarkStart w:id="11" w:name="_Ref9424125"/>
      <w:r w:rsidRPr="003652C0">
        <w:t>R1-1907860</w:t>
      </w:r>
      <w:r>
        <w:t>, “</w:t>
      </w:r>
      <w:r w:rsidRPr="003652C0">
        <w:t>Feature lead summary#3 of Enhancements on Multi-beam Operations</w:t>
      </w:r>
      <w:r>
        <w:t>,” LG Electronics, 3GPP RAN1 #97, May 2019</w:t>
      </w:r>
      <w:bookmarkEnd w:id="11"/>
    </w:p>
    <w:p w14:paraId="3D74EFFB" w14:textId="77777777" w:rsidR="00CF4D5E" w:rsidRDefault="00CF4D5E" w:rsidP="00A60163">
      <w:pPr>
        <w:widowControl w:val="0"/>
        <w:numPr>
          <w:ilvl w:val="0"/>
          <w:numId w:val="5"/>
        </w:numPr>
      </w:pPr>
      <w:bookmarkStart w:id="12" w:name="_Ref9424138"/>
      <w:r w:rsidRPr="00CF4D5E">
        <w:t>RP-190761</w:t>
      </w:r>
      <w:r>
        <w:t>, “</w:t>
      </w:r>
      <w:r w:rsidRPr="00CF4D5E">
        <w:t>NR RF requirements for FR2</w:t>
      </w:r>
      <w:r>
        <w:t>,” Nokia, Nokia Shanghai Bell, 3GPP RAN #83</w:t>
      </w:r>
      <w:bookmarkEnd w:id="10"/>
      <w:bookmarkEnd w:id="12"/>
    </w:p>
    <w:p w14:paraId="4A2745D4" w14:textId="77777777" w:rsidR="00835C94" w:rsidRDefault="00835C94" w:rsidP="00835C94">
      <w:pPr>
        <w:widowControl w:val="0"/>
        <w:numPr>
          <w:ilvl w:val="0"/>
          <w:numId w:val="5"/>
        </w:numPr>
      </w:pPr>
      <w:r w:rsidRPr="003F3BE4">
        <w:t>R4-1903066</w:t>
      </w:r>
      <w:r>
        <w:t>, “</w:t>
      </w:r>
      <w:r w:rsidRPr="003F3BE4">
        <w:t>Cross-WG issues related to the development of solutions to mitigate performance under the MPE scenario</w:t>
      </w:r>
      <w:r>
        <w:t>,” Apple Inc., 3GPP RAN4 #90bis, April 2019</w:t>
      </w:r>
    </w:p>
    <w:p w14:paraId="5FAEA118" w14:textId="77777777" w:rsidR="00546E72" w:rsidRPr="00835C94" w:rsidRDefault="00835C94" w:rsidP="00636092">
      <w:pPr>
        <w:widowControl w:val="0"/>
        <w:numPr>
          <w:ilvl w:val="0"/>
          <w:numId w:val="5"/>
        </w:numPr>
      </w:pPr>
      <w:r w:rsidRPr="00835C94">
        <w:t>R1-1907343</w:t>
      </w:r>
      <w:r>
        <w:t>, “</w:t>
      </w:r>
      <w:r w:rsidRPr="00835C94">
        <w:t>Considerations on multi-panel and MPE in FR2</w:t>
      </w:r>
      <w:r>
        <w:t>,” Apple, 3GPP RAN1 #91, May 2019</w:t>
      </w:r>
      <w:bookmarkEnd w:id="4"/>
    </w:p>
    <w:sectPr w:rsidR="00546E72" w:rsidRPr="00835C94"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D80B9" w14:textId="77777777" w:rsidR="00B44143" w:rsidRDefault="00B44143">
      <w:r>
        <w:separator/>
      </w:r>
    </w:p>
  </w:endnote>
  <w:endnote w:type="continuationSeparator" w:id="0">
    <w:p w14:paraId="404C1434" w14:textId="77777777" w:rsidR="00B44143" w:rsidRDefault="00B44143">
      <w:r>
        <w:continuationSeparator/>
      </w:r>
    </w:p>
  </w:endnote>
  <w:endnote w:type="continuationNotice" w:id="1">
    <w:p w14:paraId="13A2C991" w14:textId="77777777" w:rsidR="00B44143" w:rsidRDefault="00B44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29D77CFB" w:usb2="00000012" w:usb3="00000000" w:csb0="0008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4.2.0">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698B"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F5AB67"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81AD"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36CA4" w14:textId="77777777" w:rsidR="00B44143" w:rsidRDefault="00B44143">
      <w:r>
        <w:separator/>
      </w:r>
    </w:p>
  </w:footnote>
  <w:footnote w:type="continuationSeparator" w:id="0">
    <w:p w14:paraId="271497B6" w14:textId="77777777" w:rsidR="00B44143" w:rsidRDefault="00B44143">
      <w:r>
        <w:continuationSeparator/>
      </w:r>
    </w:p>
  </w:footnote>
  <w:footnote w:type="continuationNotice" w:id="1">
    <w:p w14:paraId="787A60E1" w14:textId="77777777" w:rsidR="00B44143" w:rsidRDefault="00B441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0103E"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6"/>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20"/>
  </w:num>
  <w:num w:numId="9">
    <w:abstractNumId w:val="22"/>
  </w:num>
  <w:num w:numId="10">
    <w:abstractNumId w:val="32"/>
  </w:num>
  <w:num w:numId="11">
    <w:abstractNumId w:val="8"/>
  </w:num>
  <w:num w:numId="12">
    <w:abstractNumId w:val="2"/>
  </w:num>
  <w:num w:numId="13">
    <w:abstractNumId w:val="23"/>
  </w:num>
  <w:num w:numId="14">
    <w:abstractNumId w:val="28"/>
  </w:num>
  <w:num w:numId="15">
    <w:abstractNumId w:val="27"/>
  </w:num>
  <w:num w:numId="16">
    <w:abstractNumId w:val="13"/>
  </w:num>
  <w:num w:numId="17">
    <w:abstractNumId w:val="21"/>
  </w:num>
  <w:num w:numId="18">
    <w:abstractNumId w:val="24"/>
  </w:num>
  <w:num w:numId="19">
    <w:abstractNumId w:val="17"/>
  </w:num>
  <w:num w:numId="20">
    <w:abstractNumId w:val="19"/>
  </w:num>
  <w:num w:numId="21">
    <w:abstractNumId w:val="26"/>
  </w:num>
  <w:num w:numId="22">
    <w:abstractNumId w:val="0"/>
  </w:num>
  <w:num w:numId="23">
    <w:abstractNumId w:val="12"/>
  </w:num>
  <w:num w:numId="24">
    <w:abstractNumId w:val="18"/>
  </w:num>
  <w:num w:numId="25">
    <w:abstractNumId w:val="3"/>
  </w:num>
  <w:num w:numId="26">
    <w:abstractNumId w:val="29"/>
  </w:num>
  <w:num w:numId="27">
    <w:abstractNumId w:val="30"/>
  </w:num>
  <w:num w:numId="28">
    <w:abstractNumId w:val="5"/>
  </w:num>
  <w:num w:numId="29">
    <w:abstractNumId w:val="6"/>
  </w:num>
  <w:num w:numId="30">
    <w:abstractNumId w:val="9"/>
  </w:num>
  <w:num w:numId="31">
    <w:abstractNumId w:val="4"/>
  </w:num>
  <w:num w:numId="32">
    <w:abstractNumId w:val="7"/>
  </w:num>
  <w:num w:numId="3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3CB"/>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1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D35"/>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AE8"/>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446"/>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6C"/>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05C"/>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6FE7"/>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5EBA"/>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BF5"/>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128"/>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175"/>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A9B"/>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4C8"/>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2C0"/>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554"/>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4EA4"/>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CF1"/>
    <w:rsid w:val="003C1EC9"/>
    <w:rsid w:val="003C21B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BEC"/>
    <w:rsid w:val="003D2050"/>
    <w:rsid w:val="003D218D"/>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BE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37FEF"/>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276"/>
    <w:rsid w:val="004525E6"/>
    <w:rsid w:val="004527C0"/>
    <w:rsid w:val="004536B5"/>
    <w:rsid w:val="00453871"/>
    <w:rsid w:val="00453DEF"/>
    <w:rsid w:val="00453E84"/>
    <w:rsid w:val="00453F94"/>
    <w:rsid w:val="004543E4"/>
    <w:rsid w:val="004546B1"/>
    <w:rsid w:val="004548E5"/>
    <w:rsid w:val="00454F08"/>
    <w:rsid w:val="00455105"/>
    <w:rsid w:val="004553C8"/>
    <w:rsid w:val="00455440"/>
    <w:rsid w:val="0045567E"/>
    <w:rsid w:val="00455838"/>
    <w:rsid w:val="00455849"/>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DDC"/>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0C"/>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EEB"/>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0D8B"/>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B1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2916"/>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EE0"/>
    <w:rsid w:val="005A7F6B"/>
    <w:rsid w:val="005A7F72"/>
    <w:rsid w:val="005B00FD"/>
    <w:rsid w:val="005B0209"/>
    <w:rsid w:val="005B06EC"/>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48"/>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1A6"/>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3D5"/>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602"/>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8ED"/>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A2B"/>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58"/>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2E2C"/>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52A"/>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6A"/>
    <w:rsid w:val="007F03AA"/>
    <w:rsid w:val="007F05E0"/>
    <w:rsid w:val="007F0B77"/>
    <w:rsid w:val="007F0DD3"/>
    <w:rsid w:val="007F1436"/>
    <w:rsid w:val="007F17B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4EBC"/>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6AC"/>
    <w:rsid w:val="00822A4A"/>
    <w:rsid w:val="00823335"/>
    <w:rsid w:val="00823571"/>
    <w:rsid w:val="008237B2"/>
    <w:rsid w:val="00823F61"/>
    <w:rsid w:val="0082449E"/>
    <w:rsid w:val="008249FF"/>
    <w:rsid w:val="008251EC"/>
    <w:rsid w:val="0082540D"/>
    <w:rsid w:val="00825A10"/>
    <w:rsid w:val="00825DD4"/>
    <w:rsid w:val="00825E92"/>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C94"/>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6D"/>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5B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452"/>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05"/>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59B"/>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1B1"/>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D0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980"/>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0A6"/>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755"/>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2C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E85"/>
    <w:rsid w:val="00A57F96"/>
    <w:rsid w:val="00A60163"/>
    <w:rsid w:val="00A6034D"/>
    <w:rsid w:val="00A6067D"/>
    <w:rsid w:val="00A606E6"/>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DE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912"/>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143"/>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A5A"/>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262"/>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3B01"/>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E6B"/>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E22"/>
    <w:rsid w:val="00CF2FBF"/>
    <w:rsid w:val="00CF33BA"/>
    <w:rsid w:val="00CF3F01"/>
    <w:rsid w:val="00CF4079"/>
    <w:rsid w:val="00CF43E3"/>
    <w:rsid w:val="00CF46E1"/>
    <w:rsid w:val="00CF470F"/>
    <w:rsid w:val="00CF4743"/>
    <w:rsid w:val="00CF4D5E"/>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106"/>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0DC"/>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56"/>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28B"/>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042"/>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3E8A"/>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54C"/>
    <w:rsid w:val="00ED58F2"/>
    <w:rsid w:val="00ED5D40"/>
    <w:rsid w:val="00ED6621"/>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08"/>
    <w:rsid w:val="00EE75D6"/>
    <w:rsid w:val="00EE7B1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4D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0C"/>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25"/>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A680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paragraph" w:customStyle="1" w:styleId="LGTdoc">
    <w:name w:val="LGTdoc_본문"/>
    <w:basedOn w:val="Normal"/>
    <w:link w:val="LGTdocChar"/>
    <w:qFormat/>
    <w:rsid w:val="000F1AE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0F1AE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099570857">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DF5D774C-5040-8E47-8C79-9285AB9E3F2F}">
  <ds:schemaRefs>
    <ds:schemaRef ds:uri="http://schemas.openxmlformats.org/officeDocument/2006/bibliography"/>
  </ds:schemaRefs>
</ds:datastoreItem>
</file>

<file path=customXml/itemProps4.xml><?xml version="1.0" encoding="utf-8"?>
<ds:datastoreItem xmlns:ds="http://schemas.openxmlformats.org/officeDocument/2006/customXml" ds:itemID="{0B05A559-9A0B-8D4C-828A-3998157FF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4</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Alexander Sayenko</cp:lastModifiedBy>
  <cp:revision>3</cp:revision>
  <cp:lastPrinted>2017-11-08T23:02:00Z</cp:lastPrinted>
  <dcterms:created xsi:type="dcterms:W3CDTF">2019-05-31T20:58:00Z</dcterms:created>
  <dcterms:modified xsi:type="dcterms:W3CDTF">2019-05-31T20:58:00Z</dcterms:modified>
  <cp:category/>
</cp:coreProperties>
</file>